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7FD13638"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163046">
        <w:rPr>
          <w:rFonts w:ascii="Arial" w:hAnsi="Arial" w:cs="Arial"/>
          <w:b/>
          <w:bCs/>
          <w:sz w:val="20"/>
          <w:szCs w:val="20"/>
        </w:rPr>
        <w:t>94</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R1-180</w:t>
      </w:r>
      <w:r w:rsidR="00163046">
        <w:rPr>
          <w:rFonts w:ascii="Arial" w:hAnsi="Arial" w:cs="Arial"/>
          <w:b/>
          <w:bCs/>
          <w:sz w:val="20"/>
          <w:szCs w:val="20"/>
        </w:rPr>
        <w:t>8611</w:t>
      </w:r>
    </w:p>
    <w:p w14:paraId="2A527F7E" w14:textId="148CD5BA" w:rsidR="00B11415" w:rsidRPr="00B11415" w:rsidRDefault="00163046"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Gothenburg</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Sweden,</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 xml:space="preserve">August </w:t>
      </w:r>
      <w:r w:rsidR="0072123D">
        <w:rPr>
          <w:rFonts w:ascii="Arial" w:eastAsia="MS Mincho" w:hAnsi="Arial" w:cs="Arial"/>
          <w:b/>
          <w:bCs/>
          <w:sz w:val="20"/>
          <w:szCs w:val="20"/>
          <w:lang w:eastAsia="ja-JP"/>
        </w:rPr>
        <w:t>2</w:t>
      </w:r>
      <w:r>
        <w:rPr>
          <w:rFonts w:ascii="Arial" w:eastAsia="MS Mincho" w:hAnsi="Arial" w:cs="Arial"/>
          <w:b/>
          <w:bCs/>
          <w:sz w:val="20"/>
          <w:szCs w:val="20"/>
          <w:lang w:eastAsia="ja-JP"/>
        </w:rPr>
        <w:t>0</w:t>
      </w:r>
      <w:r w:rsidRPr="00163046">
        <w:rPr>
          <w:rFonts w:ascii="Arial" w:eastAsia="MS Mincho" w:hAnsi="Arial" w:cs="Arial"/>
          <w:b/>
          <w:bCs/>
          <w:sz w:val="20"/>
          <w:szCs w:val="20"/>
          <w:vertAlign w:val="superscript"/>
          <w:lang w:eastAsia="ja-JP"/>
        </w:rPr>
        <w:t>th</w:t>
      </w:r>
      <w:r>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9A162F">
        <w:rPr>
          <w:rFonts w:ascii="Arial" w:eastAsia="MS Mincho" w:hAnsi="Arial" w:cs="Arial"/>
          <w:b/>
          <w:bCs/>
          <w:sz w:val="20"/>
          <w:szCs w:val="20"/>
          <w:lang w:eastAsia="ja-JP"/>
        </w:rPr>
        <w:t>2</w:t>
      </w:r>
      <w:r>
        <w:rPr>
          <w:rFonts w:ascii="Arial" w:eastAsia="MS Mincho" w:hAnsi="Arial" w:cs="Arial"/>
          <w:b/>
          <w:bCs/>
          <w:sz w:val="20"/>
          <w:szCs w:val="20"/>
          <w:lang w:eastAsia="ja-JP"/>
        </w:rPr>
        <w:t>4</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15C12B0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163046">
        <w:rPr>
          <w:sz w:val="22"/>
          <w:szCs w:val="22"/>
        </w:rPr>
        <w:t>2.2</w:t>
      </w:r>
      <w:r w:rsidR="00594DD0">
        <w:rPr>
          <w:sz w:val="22"/>
          <w:szCs w:val="22"/>
        </w:rPr>
        <w:t>.4</w:t>
      </w:r>
      <w:r w:rsidR="0072123D">
        <w:rPr>
          <w:sz w:val="22"/>
          <w:szCs w:val="22"/>
        </w:rPr>
        <w:t>.1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9087142" w:rsidR="008E401E" w:rsidRDefault="003D3C45" w:rsidP="00311702">
      <w:pPr>
        <w:pStyle w:val="3GPPHeader"/>
        <w:rPr>
          <w:sz w:val="22"/>
          <w:szCs w:val="22"/>
        </w:rPr>
      </w:pPr>
      <w:r w:rsidRPr="00315C6E">
        <w:rPr>
          <w:sz w:val="22"/>
          <w:szCs w:val="22"/>
        </w:rPr>
        <w:t>Title:</w:t>
      </w:r>
      <w:r w:rsidR="00E90E49" w:rsidRPr="00315C6E">
        <w:rPr>
          <w:sz w:val="22"/>
          <w:szCs w:val="22"/>
        </w:rPr>
        <w:tab/>
      </w:r>
      <w:r w:rsidR="00163046">
        <w:rPr>
          <w:sz w:val="22"/>
          <w:szCs w:val="22"/>
        </w:rPr>
        <w:t>Channel Access Procedures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2FF873FA" w14:textId="0B208AE8" w:rsidR="00D74F31" w:rsidRDefault="00380D0E" w:rsidP="00380D0E">
      <w:pPr>
        <w:jc w:val="both"/>
      </w:pPr>
      <w:r>
        <w:t>LTE based unlicensed operation</w:t>
      </w:r>
      <w:r w:rsidR="00723279">
        <w:t>s</w:t>
      </w:r>
      <w:r>
        <w:t>, i.e. LAA/</w:t>
      </w:r>
      <w:proofErr w:type="spellStart"/>
      <w:r>
        <w:t>eLAA</w:t>
      </w:r>
      <w:proofErr w:type="spellEnd"/>
      <w:r>
        <w:t>, were</w:t>
      </w:r>
      <w:r w:rsidR="00D74F31">
        <w:t xml:space="preserve"> introduced </w:t>
      </w:r>
      <w:r>
        <w:t xml:space="preserve">starting </w:t>
      </w:r>
      <w:r w:rsidR="00D74F31">
        <w:t>from Rel-13</w:t>
      </w:r>
      <w:r w:rsidR="00D35B4D">
        <w:t xml:space="preserve">. </w:t>
      </w:r>
      <w:r>
        <w:t xml:space="preserve">A Rel-15 study item </w:t>
      </w:r>
      <w:r w:rsidR="00AE6F9E">
        <w:fldChar w:fldCharType="begin"/>
      </w:r>
      <w:r w:rsidR="00AE6F9E">
        <w:instrText xml:space="preserve"> REF _Ref506552387 \r \h </w:instrText>
      </w:r>
      <w:r w:rsidR="00AE6F9E">
        <w:fldChar w:fldCharType="separate"/>
      </w:r>
      <w:r w:rsidR="00AE6F9E">
        <w:t>[1]</w:t>
      </w:r>
      <w:r w:rsidR="00AE6F9E">
        <w:fldChar w:fldCharType="end"/>
      </w:r>
      <w:r w:rsidR="00AE6F9E">
        <w:t xml:space="preserve"> </w:t>
      </w:r>
      <w:r>
        <w:t xml:space="preserve">on NR-based unlicensed access has been approved to study the solutions applicable to </w:t>
      </w:r>
      <w:r w:rsidR="00A10CD6">
        <w:t xml:space="preserve">potential spectrum candidates both below and above 6Ghz, as well as various deployment scenarios, including CA or DC based LAA and standalone </w:t>
      </w:r>
      <w:r w:rsidR="00723279">
        <w:t>based unlicensed</w:t>
      </w:r>
      <w:r w:rsidR="00A10CD6">
        <w:t xml:space="preserve"> operations. </w:t>
      </w:r>
      <w:r>
        <w:t xml:space="preserve">  </w:t>
      </w:r>
    </w:p>
    <w:p w14:paraId="4C0625C1" w14:textId="376C4692" w:rsidR="00D0190A" w:rsidRPr="005C1055" w:rsidRDefault="00D74F31" w:rsidP="005C1055">
      <w:pPr>
        <w:overflowPunct w:val="0"/>
        <w:autoSpaceDE w:val="0"/>
        <w:autoSpaceDN w:val="0"/>
        <w:adjustRightInd w:val="0"/>
        <w:jc w:val="both"/>
        <w:textAlignment w:val="baseline"/>
        <w:rPr>
          <w:bCs/>
        </w:rPr>
      </w:pPr>
      <w:r>
        <w:rPr>
          <w:bCs/>
        </w:rPr>
        <w:t xml:space="preserve"> </w:t>
      </w:r>
    </w:p>
    <w:p w14:paraId="3843A709" w14:textId="49DB3835" w:rsidR="00035A85" w:rsidRDefault="00035A85" w:rsidP="00035A85">
      <w:pPr>
        <w:jc w:val="both"/>
      </w:pPr>
      <w:r>
        <w:t>In RAN1 #92bis, it was agreed that</w:t>
      </w:r>
      <w:r w:rsidR="000556C9">
        <w:t xml:space="preserve"> </w:t>
      </w:r>
      <w:r w:rsidR="000556C9">
        <w:fldChar w:fldCharType="begin"/>
      </w:r>
      <w:r w:rsidR="000556C9">
        <w:instrText xml:space="preserve"> REF _Ref513815345 \n \h </w:instrText>
      </w:r>
      <w:r w:rsidR="000556C9">
        <w:fldChar w:fldCharType="separate"/>
      </w:r>
      <w:r w:rsidR="000556C9">
        <w:t>[2]</w:t>
      </w:r>
      <w:r w:rsidR="000556C9">
        <w:fldChar w:fldCharType="end"/>
      </w:r>
      <w:r>
        <w:t>:</w:t>
      </w:r>
    </w:p>
    <w:p w14:paraId="430241B4" w14:textId="77777777" w:rsidR="000556C9" w:rsidRPr="00085D5D" w:rsidRDefault="000556C9" w:rsidP="000556C9">
      <w:r w:rsidRPr="00DB483B">
        <w:rPr>
          <w:highlight w:val="green"/>
        </w:rPr>
        <w:t>Agreement:</w:t>
      </w:r>
    </w:p>
    <w:p w14:paraId="3B845917" w14:textId="77777777" w:rsidR="000556C9" w:rsidRDefault="000556C9" w:rsidP="000556C9">
      <w:pPr>
        <w:widowControl w:val="0"/>
        <w:numPr>
          <w:ilvl w:val="0"/>
          <w:numId w:val="32"/>
        </w:numPr>
        <w:jc w:val="both"/>
      </w:pPr>
      <w:r>
        <w:t>Study whether or not the following techniques enhance performance beyond the baseline LBT mechanisms</w:t>
      </w:r>
    </w:p>
    <w:p w14:paraId="5F5A9009" w14:textId="77777777" w:rsidR="000556C9" w:rsidRPr="00590BD9" w:rsidRDefault="000556C9" w:rsidP="000556C9">
      <w:pPr>
        <w:widowControl w:val="0"/>
        <w:numPr>
          <w:ilvl w:val="1"/>
          <w:numId w:val="32"/>
        </w:numPr>
        <w:jc w:val="both"/>
      </w:pPr>
      <w:r>
        <w:t>Techniques to cope with directional antennas/transmissions</w:t>
      </w:r>
    </w:p>
    <w:p w14:paraId="30548A74" w14:textId="77777777" w:rsidR="000556C9" w:rsidRDefault="000556C9" w:rsidP="000556C9">
      <w:pPr>
        <w:widowControl w:val="0"/>
        <w:numPr>
          <w:ilvl w:val="1"/>
          <w:numId w:val="32"/>
        </w:numPr>
        <w:jc w:val="both"/>
      </w:pPr>
      <w:r w:rsidRPr="00936AB5">
        <w:t xml:space="preserve">Receiver assisted </w:t>
      </w:r>
      <w:proofErr w:type="gramStart"/>
      <w:r w:rsidRPr="00936AB5">
        <w:t>LBT :</w:t>
      </w:r>
      <w:proofErr w:type="gramEnd"/>
      <w:r w:rsidRPr="00936AB5">
        <w:t xml:space="preserve"> RTS/CTS type mechanism</w:t>
      </w:r>
    </w:p>
    <w:p w14:paraId="36504E2C" w14:textId="77777777" w:rsidR="000556C9" w:rsidRDefault="000556C9" w:rsidP="000556C9">
      <w:pPr>
        <w:widowControl w:val="0"/>
        <w:numPr>
          <w:ilvl w:val="2"/>
          <w:numId w:val="32"/>
        </w:numPr>
        <w:jc w:val="both"/>
      </w:pPr>
      <w:r w:rsidRPr="0001199A">
        <w:t xml:space="preserve">On-demand </w:t>
      </w:r>
      <w:r>
        <w:t xml:space="preserve">receiver assisted </w:t>
      </w:r>
      <w:r w:rsidRPr="0001199A">
        <w:t>LBT</w:t>
      </w:r>
      <w:r>
        <w:t xml:space="preserve">: For </w:t>
      </w:r>
      <w:proofErr w:type="gramStart"/>
      <w:r>
        <w:t>example</w:t>
      </w:r>
      <w:proofErr w:type="gramEnd"/>
      <w:r>
        <w:t xml:space="preserve"> receiver assisted LBT enabled only when needed </w:t>
      </w:r>
    </w:p>
    <w:p w14:paraId="41D3B325" w14:textId="77777777" w:rsidR="000556C9" w:rsidRPr="00BB19F3" w:rsidRDefault="000556C9" w:rsidP="000556C9">
      <w:pPr>
        <w:widowControl w:val="0"/>
        <w:numPr>
          <w:ilvl w:val="1"/>
          <w:numId w:val="32"/>
        </w:numPr>
        <w:jc w:val="both"/>
      </w:pPr>
      <w:r>
        <w:t xml:space="preserve">Techniques to enhance spatial reuse </w:t>
      </w:r>
    </w:p>
    <w:p w14:paraId="718C5F04" w14:textId="77777777" w:rsidR="000556C9" w:rsidRDefault="000556C9" w:rsidP="000556C9">
      <w:pPr>
        <w:widowControl w:val="0"/>
        <w:numPr>
          <w:ilvl w:val="1"/>
          <w:numId w:val="32"/>
        </w:numPr>
        <w:jc w:val="both"/>
      </w:pPr>
      <w:r>
        <w:t>Preamble detection</w:t>
      </w:r>
    </w:p>
    <w:p w14:paraId="31260EB8" w14:textId="77777777" w:rsidR="000556C9" w:rsidRPr="004B7F1F" w:rsidRDefault="000556C9" w:rsidP="000556C9">
      <w:pPr>
        <w:widowControl w:val="0"/>
        <w:numPr>
          <w:ilvl w:val="1"/>
          <w:numId w:val="32"/>
        </w:numPr>
        <w:jc w:val="both"/>
      </w:pPr>
      <w:r>
        <w:t>Enhancements to baseline LBT mechanisms above 7 GHz</w:t>
      </w:r>
    </w:p>
    <w:p w14:paraId="1C0F82D6" w14:textId="77777777" w:rsidR="000556C9" w:rsidRDefault="000556C9" w:rsidP="000556C9">
      <w:pPr>
        <w:widowControl w:val="0"/>
        <w:numPr>
          <w:ilvl w:val="0"/>
          <w:numId w:val="32"/>
        </w:numPr>
        <w:jc w:val="both"/>
      </w:pPr>
      <w:r>
        <w:t xml:space="preserve">Note: </w:t>
      </w:r>
      <w:r w:rsidRPr="003B3313">
        <w:t>LTE-LAA LBT mechanism are assumed as baseline</w:t>
      </w:r>
      <w:r>
        <w:t xml:space="preserve"> for evaluations for 5GHz. </w:t>
      </w:r>
    </w:p>
    <w:p w14:paraId="238511A2" w14:textId="5FC0F69B" w:rsidR="000556C9" w:rsidRDefault="000556C9" w:rsidP="00035A85">
      <w:pPr>
        <w:widowControl w:val="0"/>
        <w:numPr>
          <w:ilvl w:val="0"/>
          <w:numId w:val="32"/>
        </w:numPr>
        <w:jc w:val="both"/>
      </w:pPr>
      <w:r>
        <w:t>Note: Other aspects are not precluded from being included</w:t>
      </w:r>
    </w:p>
    <w:p w14:paraId="6B65B7A8" w14:textId="77777777" w:rsidR="00035A85" w:rsidRDefault="00035A85" w:rsidP="009A28B6">
      <w:pPr>
        <w:jc w:val="both"/>
      </w:pPr>
    </w:p>
    <w:p w14:paraId="62C0B106" w14:textId="155413C4" w:rsidR="00AE6F9E" w:rsidRDefault="00AE6F9E" w:rsidP="009A28B6">
      <w:pPr>
        <w:jc w:val="both"/>
      </w:pPr>
      <w:r>
        <w:t xml:space="preserve">In RAN1 #93, it was further agreed that </w:t>
      </w:r>
    </w:p>
    <w:p w14:paraId="120F2BB8" w14:textId="77777777" w:rsidR="009A4858" w:rsidRPr="00693825" w:rsidRDefault="009A4858" w:rsidP="009A4858">
      <w:pPr>
        <w:pStyle w:val="bullet"/>
        <w:numPr>
          <w:ilvl w:val="0"/>
          <w:numId w:val="0"/>
        </w:numPr>
        <w:rPr>
          <w:sz w:val="24"/>
        </w:rPr>
      </w:pPr>
      <w:r w:rsidRPr="00693825">
        <w:rPr>
          <w:sz w:val="24"/>
          <w:highlight w:val="green"/>
        </w:rPr>
        <w:t>Agreement:</w:t>
      </w:r>
    </w:p>
    <w:p w14:paraId="6B0CDAC1" w14:textId="77777777" w:rsidR="009A4858" w:rsidRPr="00693825" w:rsidRDefault="009A4858" w:rsidP="009A4858">
      <w:pPr>
        <w:pStyle w:val="bullet"/>
        <w:numPr>
          <w:ilvl w:val="0"/>
          <w:numId w:val="34"/>
        </w:numPr>
        <w:ind w:firstLine="400"/>
        <w:rPr>
          <w:sz w:val="24"/>
        </w:rPr>
      </w:pPr>
      <w:r w:rsidRPr="00693825">
        <w:rPr>
          <w:sz w:val="24"/>
        </w:rPr>
        <w:t xml:space="preserve">Benefits of using a signal that facilitates its detection with low complexity can be investigated including all/part of the following scenarios/use cases: </w:t>
      </w:r>
    </w:p>
    <w:p w14:paraId="6730FEB2" w14:textId="77777777" w:rsidR="009A4858" w:rsidRPr="00693825" w:rsidRDefault="009A4858" w:rsidP="009A4858">
      <w:pPr>
        <w:pStyle w:val="bullet"/>
        <w:numPr>
          <w:ilvl w:val="1"/>
          <w:numId w:val="34"/>
        </w:numPr>
        <w:ind w:firstLine="400"/>
        <w:rPr>
          <w:sz w:val="24"/>
        </w:rPr>
      </w:pPr>
      <w:r w:rsidRPr="00693825">
        <w:rPr>
          <w:sz w:val="24"/>
        </w:rPr>
        <w:t>UE power saving</w:t>
      </w:r>
    </w:p>
    <w:p w14:paraId="5DA7D1BF" w14:textId="77777777" w:rsidR="009A4858" w:rsidRPr="00693825" w:rsidRDefault="009A4858" w:rsidP="009A4858">
      <w:pPr>
        <w:pStyle w:val="bullet"/>
        <w:numPr>
          <w:ilvl w:val="1"/>
          <w:numId w:val="34"/>
        </w:numPr>
        <w:ind w:firstLine="400"/>
        <w:rPr>
          <w:sz w:val="24"/>
        </w:rPr>
      </w:pPr>
      <w:r w:rsidRPr="00693825">
        <w:rPr>
          <w:sz w:val="24"/>
        </w:rPr>
        <w:t>Improved coexistence</w:t>
      </w:r>
    </w:p>
    <w:p w14:paraId="0A26797C" w14:textId="77777777" w:rsidR="009A4858" w:rsidRPr="00693825" w:rsidRDefault="009A4858" w:rsidP="009A4858">
      <w:pPr>
        <w:pStyle w:val="bullet"/>
        <w:numPr>
          <w:ilvl w:val="1"/>
          <w:numId w:val="34"/>
        </w:numPr>
        <w:ind w:firstLine="400"/>
        <w:rPr>
          <w:sz w:val="24"/>
        </w:rPr>
      </w:pPr>
      <w:r w:rsidRPr="00693825">
        <w:rPr>
          <w:sz w:val="24"/>
        </w:rPr>
        <w:t xml:space="preserve">Spatial reuse at least within the same operator network </w:t>
      </w:r>
    </w:p>
    <w:p w14:paraId="4DB873F9" w14:textId="77777777" w:rsidR="009A4858" w:rsidRPr="00693825" w:rsidRDefault="009A4858" w:rsidP="009A4858">
      <w:pPr>
        <w:pStyle w:val="bullet"/>
        <w:numPr>
          <w:ilvl w:val="1"/>
          <w:numId w:val="34"/>
        </w:numPr>
        <w:ind w:firstLine="400"/>
        <w:rPr>
          <w:sz w:val="24"/>
        </w:rPr>
      </w:pPr>
      <w:r w:rsidRPr="00693825">
        <w:rPr>
          <w:sz w:val="24"/>
        </w:rPr>
        <w:t>Serving cell transmission burst acquisition</w:t>
      </w:r>
    </w:p>
    <w:p w14:paraId="55E8654A" w14:textId="3845E54F" w:rsidR="00ED50AD" w:rsidRPr="00693825" w:rsidRDefault="009A4858" w:rsidP="009A4858">
      <w:pPr>
        <w:pStyle w:val="bullet"/>
        <w:numPr>
          <w:ilvl w:val="1"/>
          <w:numId w:val="34"/>
        </w:numPr>
        <w:ind w:firstLine="400"/>
        <w:rPr>
          <w:sz w:val="24"/>
        </w:rPr>
      </w:pPr>
      <w:r w:rsidRPr="00693825">
        <w:rPr>
          <w:sz w:val="24"/>
        </w:rPr>
        <w:t>FFS: further usage scenarios</w:t>
      </w:r>
    </w:p>
    <w:p w14:paraId="58875B58" w14:textId="77777777" w:rsidR="009A4858" w:rsidRDefault="009A4858" w:rsidP="009A4858">
      <w:pPr>
        <w:jc w:val="both"/>
      </w:pPr>
    </w:p>
    <w:p w14:paraId="0F4CD6E6" w14:textId="4FDC23EF" w:rsidR="00A5758E" w:rsidRDefault="009A28B6" w:rsidP="009A28B6">
      <w:pPr>
        <w:jc w:val="both"/>
      </w:pPr>
      <w:r>
        <w:t>In this contribution, we briefly discuss</w:t>
      </w:r>
      <w:r w:rsidR="00D725CD">
        <w:t xml:space="preserve"> some potential enhancements for NRU coexistence</w:t>
      </w:r>
      <w:r w:rsidR="005C1055">
        <w:t xml:space="preserve"> and UE power saving</w:t>
      </w:r>
      <w:r w:rsidR="00D725CD">
        <w:t>. In a companion contribution</w:t>
      </w:r>
      <w:r w:rsidR="00C722B1">
        <w:t xml:space="preserve"> </w:t>
      </w:r>
      <w:r w:rsidR="00C722B1">
        <w:fldChar w:fldCharType="begin"/>
      </w:r>
      <w:r w:rsidR="00C722B1">
        <w:instrText xml:space="preserve"> REF _Ref510794934 \n \h </w:instrText>
      </w:r>
      <w:r w:rsidR="00C722B1">
        <w:fldChar w:fldCharType="separate"/>
      </w:r>
      <w:r w:rsidR="009A4858">
        <w:t>[6]</w:t>
      </w:r>
      <w:r w:rsidR="00C722B1">
        <w:fldChar w:fldCharType="end"/>
      </w:r>
      <w:r w:rsidR="009A4858">
        <w:fldChar w:fldCharType="begin"/>
      </w:r>
      <w:r w:rsidR="009A4858">
        <w:instrText xml:space="preserve"> REF _Ref521533395 \r \h </w:instrText>
      </w:r>
      <w:r w:rsidR="009A4858">
        <w:fldChar w:fldCharType="separate"/>
      </w:r>
      <w:r w:rsidR="009A4858">
        <w:t>[7]</w:t>
      </w:r>
      <w:r w:rsidR="009A4858">
        <w:fldChar w:fldCharType="end"/>
      </w:r>
      <w:r w:rsidR="00D725CD">
        <w:t>, we also discuss</w:t>
      </w:r>
      <w:r>
        <w:t xml:space="preserve"> how </w:t>
      </w:r>
      <w:r w:rsidR="00723279">
        <w:t xml:space="preserve">new </w:t>
      </w:r>
      <w:r>
        <w:t xml:space="preserve">NR </w:t>
      </w:r>
      <w:r w:rsidR="00D725CD">
        <w:t xml:space="preserve">channel and frame structure </w:t>
      </w:r>
      <w:r>
        <w:t>design</w:t>
      </w:r>
      <w:r w:rsidR="00723279">
        <w:t>s</w:t>
      </w:r>
      <w:r>
        <w:t xml:space="preserve"> can benefit the NR-based unlicensed access, a</w:t>
      </w:r>
      <w:r w:rsidR="00723279">
        <w:t>s well as potential further enhancements</w:t>
      </w:r>
      <w:r w:rsidR="00D725CD">
        <w:t xml:space="preserve"> to physical channel designs including PRACH and Sync channels</w:t>
      </w:r>
      <w:r>
        <w:t>.</w:t>
      </w:r>
    </w:p>
    <w:p w14:paraId="11A99662" w14:textId="77777777" w:rsidR="007C662F" w:rsidRDefault="007C662F" w:rsidP="009A28B6">
      <w:pPr>
        <w:jc w:val="both"/>
      </w:pPr>
    </w:p>
    <w:p w14:paraId="31FAE054" w14:textId="1CBC6DD8" w:rsidR="007C662F" w:rsidRDefault="00693825" w:rsidP="007C662F">
      <w:pPr>
        <w:pStyle w:val="Heading1"/>
      </w:pPr>
      <w:r>
        <w:lastRenderedPageBreak/>
        <w:t>Wake-</w:t>
      </w:r>
      <w:r w:rsidR="007C662F">
        <w:t xml:space="preserve">Up Signal for </w:t>
      </w:r>
      <w:r w:rsidR="001B63CF">
        <w:t xml:space="preserve">NR </w:t>
      </w:r>
      <w:r w:rsidR="007C662F">
        <w:t>Unlicensed</w:t>
      </w:r>
    </w:p>
    <w:p w14:paraId="77271301" w14:textId="1DAD098D" w:rsidR="001B63CF" w:rsidRDefault="007C662F" w:rsidP="007C662F">
      <w:pPr>
        <w:jc w:val="both"/>
      </w:pPr>
      <w:r>
        <w:t xml:space="preserve">In existing LAA, UE needs to monitor downlink control channel at the slot boundaries. It is known that control channel monitoring is power consuming, and in a typical </w:t>
      </w:r>
      <w:r w:rsidR="00165362">
        <w:t>“day of use” statistics</w:t>
      </w:r>
      <w:r>
        <w:t>, large portion of the control channel decoding happens in subframes where the UE receives no grant or scheduling.</w:t>
      </w:r>
      <w:r w:rsidR="001B63CF">
        <w:t xml:space="preserve"> This issue could potentially be more notable in a loaded deployment in unlicensed spectrum, as the serving </w:t>
      </w:r>
      <w:proofErr w:type="spellStart"/>
      <w:r w:rsidR="001B63CF">
        <w:t>gNB</w:t>
      </w:r>
      <w:proofErr w:type="spellEnd"/>
      <w:r w:rsidR="001B63CF">
        <w:t xml:space="preserve"> may not </w:t>
      </w:r>
      <w:r w:rsidR="00A83D7F">
        <w:t xml:space="preserve">even get </w:t>
      </w:r>
      <w:r w:rsidR="001B63CF">
        <w:t>access to the medium due to LBT failure</w:t>
      </w:r>
      <w:r w:rsidR="00A83D7F">
        <w:t>s</w:t>
      </w:r>
      <w:r w:rsidR="001B63CF">
        <w:t xml:space="preserve">. </w:t>
      </w:r>
    </w:p>
    <w:p w14:paraId="77957629" w14:textId="77777777" w:rsidR="001B63CF" w:rsidRDefault="001B63CF" w:rsidP="007C662F">
      <w:pPr>
        <w:jc w:val="both"/>
      </w:pPr>
    </w:p>
    <w:p w14:paraId="7942160D" w14:textId="3DB67F90" w:rsidR="001B63CF" w:rsidRDefault="00A83D7F" w:rsidP="007C662F">
      <w:pPr>
        <w:jc w:val="both"/>
      </w:pPr>
      <w:r>
        <w:t>Further, t</w:t>
      </w:r>
      <w:r w:rsidR="001B63CF">
        <w:t xml:space="preserve">his situation could potentially get worse in NR-U due to the support of flexible frame structure (e.g. mini-slot) and shorter TTI </w:t>
      </w:r>
      <w:r w:rsidR="0037721F">
        <w:t>using scaled numerology. From spectrum utilization perspective</w:t>
      </w:r>
      <w:r w:rsidR="001B63CF">
        <w:t xml:space="preserve">, the flexible frame structure and shorter TTI can allow </w:t>
      </w:r>
      <w:proofErr w:type="spellStart"/>
      <w:r w:rsidR="001B63CF">
        <w:t>gNB</w:t>
      </w:r>
      <w:proofErr w:type="spellEnd"/>
      <w:r w:rsidR="001B63CF">
        <w:t xml:space="preserve"> to access the available channel faster and more efficiently. On the other hand, this also implies that UE </w:t>
      </w:r>
      <w:r w:rsidR="00107F0F">
        <w:t>will have</w:t>
      </w:r>
      <w:r w:rsidR="001B63CF">
        <w:t xml:space="preserve"> to monitor the downlink control channel more often.</w:t>
      </w:r>
    </w:p>
    <w:p w14:paraId="00D593E6" w14:textId="77777777" w:rsidR="00AF3F4F" w:rsidRDefault="00AF3F4F" w:rsidP="007C662F">
      <w:pPr>
        <w:jc w:val="both"/>
      </w:pPr>
    </w:p>
    <w:p w14:paraId="1C978239" w14:textId="30C38809" w:rsidR="00AF3F4F" w:rsidRDefault="00AF3F4F" w:rsidP="007C662F">
      <w:pPr>
        <w:jc w:val="both"/>
      </w:pPr>
      <w:r>
        <w:t xml:space="preserve">A </w:t>
      </w:r>
      <w:r w:rsidR="00704771">
        <w:t>low complexity wake-</w:t>
      </w:r>
      <w:r>
        <w:t xml:space="preserve">up signal could potentially help achieving a more favorable trade-off between medium access latency and UE monitoring complexity. One possible solution of the </w:t>
      </w:r>
      <w:r w:rsidR="00693825">
        <w:t>wake-up</w:t>
      </w:r>
      <w:r>
        <w:t xml:space="preserve"> signal is illustrated in </w:t>
      </w:r>
      <w:r w:rsidR="00704771">
        <w:fldChar w:fldCharType="begin"/>
      </w:r>
      <w:r w:rsidR="00704771">
        <w:instrText xml:space="preserve"> REF _Ref521574855 \h </w:instrText>
      </w:r>
      <w:r w:rsidR="00704771">
        <w:fldChar w:fldCharType="separate"/>
      </w:r>
      <w:r w:rsidR="00704771">
        <w:t xml:space="preserve">Figure </w:t>
      </w:r>
      <w:r w:rsidR="00704771">
        <w:rPr>
          <w:noProof/>
        </w:rPr>
        <w:t>2</w:t>
      </w:r>
      <w:r w:rsidR="00704771">
        <w:noBreakHyphen/>
      </w:r>
      <w:r w:rsidR="00704771">
        <w:rPr>
          <w:noProof/>
        </w:rPr>
        <w:t>1</w:t>
      </w:r>
      <w:r w:rsidR="00704771">
        <w:fldChar w:fldCharType="end"/>
      </w:r>
    </w:p>
    <w:p w14:paraId="0AECAD67" w14:textId="77777777" w:rsidR="00AF3F4F" w:rsidRDefault="00AF3F4F" w:rsidP="007C662F">
      <w:pPr>
        <w:jc w:val="both"/>
      </w:pPr>
    </w:p>
    <w:p w14:paraId="34222445" w14:textId="533C6E91" w:rsidR="00AF3F4F" w:rsidRDefault="00AF3F4F" w:rsidP="00AF3F4F">
      <w:pPr>
        <w:jc w:val="center"/>
      </w:pPr>
      <w:r w:rsidRPr="00AF3F4F">
        <w:rPr>
          <w:noProof/>
        </w:rPr>
        <w:drawing>
          <wp:inline distT="0" distB="0" distL="0" distR="0" wp14:anchorId="506A83D8" wp14:editId="34C51140">
            <wp:extent cx="4764024" cy="804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4024" cy="804672"/>
                    </a:xfrm>
                    <a:prstGeom prst="rect">
                      <a:avLst/>
                    </a:prstGeom>
                  </pic:spPr>
                </pic:pic>
              </a:graphicData>
            </a:graphic>
          </wp:inline>
        </w:drawing>
      </w:r>
    </w:p>
    <w:p w14:paraId="37BFF23F" w14:textId="1BEAB929" w:rsidR="00AF3F4F" w:rsidRPr="007C662F" w:rsidRDefault="00AF3F4F" w:rsidP="00AF3F4F">
      <w:pPr>
        <w:pStyle w:val="Caption"/>
      </w:pPr>
      <w:bookmarkStart w:id="0" w:name="_Ref521574855"/>
      <w:r>
        <w:t xml:space="preserve">Figure </w:t>
      </w:r>
      <w:fldSimple w:instr=" STYLEREF 1 \s ">
        <w:r w:rsidR="00173C4D">
          <w:rPr>
            <w:noProof/>
          </w:rPr>
          <w:t>2</w:t>
        </w:r>
      </w:fldSimple>
      <w:r w:rsidR="00173C4D">
        <w:noBreakHyphen/>
      </w:r>
      <w:fldSimple w:instr=" SEQ Figure \* ARABIC \s 1 ">
        <w:r w:rsidR="00173C4D">
          <w:rPr>
            <w:noProof/>
          </w:rPr>
          <w:t>1</w:t>
        </w:r>
      </w:fldSimple>
      <w:bookmarkEnd w:id="0"/>
      <w:r w:rsidR="00704771">
        <w:t xml:space="preserve"> Wake-</w:t>
      </w:r>
      <w:r>
        <w:t>up signal for NR-U</w:t>
      </w:r>
    </w:p>
    <w:p w14:paraId="2240F142" w14:textId="73ACB83B" w:rsidR="0056182D" w:rsidRDefault="00704771" w:rsidP="009A28B6">
      <w:pPr>
        <w:jc w:val="both"/>
      </w:pPr>
      <w:r>
        <w:t>Specifically, the wake-up signal may include the following fields:</w:t>
      </w:r>
    </w:p>
    <w:p w14:paraId="6F4636AF" w14:textId="2D829DCD" w:rsidR="00704771" w:rsidRDefault="00704771" w:rsidP="00704771">
      <w:pPr>
        <w:pStyle w:val="ListParagraph"/>
        <w:numPr>
          <w:ilvl w:val="0"/>
          <w:numId w:val="34"/>
        </w:numPr>
        <w:jc w:val="both"/>
      </w:pPr>
      <w:r>
        <w:t xml:space="preserve">A low complexity detection preamble: this could help UE monitor the channel occupancy at lower cost than regular DCI monitoring, both from </w:t>
      </w:r>
      <w:r w:rsidR="009509A3">
        <w:t xml:space="preserve">UE </w:t>
      </w:r>
      <w:r>
        <w:t xml:space="preserve">RF complexity and baseband </w:t>
      </w:r>
      <w:r w:rsidR="009509A3">
        <w:t>complexity. It is desirable that the detection preamble is universal (at least within NR-U). A universal detection preamble could also allow coherent detection and achieve better coexistence with other devices.</w:t>
      </w:r>
    </w:p>
    <w:p w14:paraId="77F5D894" w14:textId="07E1835B" w:rsidR="009509A3" w:rsidRDefault="009509A3" w:rsidP="00704771">
      <w:pPr>
        <w:pStyle w:val="ListParagraph"/>
        <w:numPr>
          <w:ilvl w:val="0"/>
          <w:numId w:val="34"/>
        </w:numPr>
        <w:jc w:val="both"/>
      </w:pPr>
      <w:r>
        <w:t>COT information: this information, if detected, can help other devices skip unnecessary blind control channel decoding</w:t>
      </w:r>
    </w:p>
    <w:p w14:paraId="162C4094" w14:textId="0BC3DB57" w:rsidR="002C14DA" w:rsidRDefault="002C14DA" w:rsidP="00704771">
      <w:pPr>
        <w:pStyle w:val="ListParagraph"/>
        <w:numPr>
          <w:ilvl w:val="0"/>
          <w:numId w:val="34"/>
        </w:numPr>
        <w:jc w:val="both"/>
      </w:pPr>
      <w:r>
        <w:t>Cell ID and optional UE group ID indication: this information, together with COT, can hel</w:t>
      </w:r>
      <w:r w:rsidR="00FC7E4E">
        <w:t>p devices skip unnecessary blind</w:t>
      </w:r>
      <w:r>
        <w:t xml:space="preserve"> control channel decoding.</w:t>
      </w:r>
    </w:p>
    <w:p w14:paraId="1D4F49E7" w14:textId="77777777" w:rsidR="002C14DA" w:rsidRDefault="002C14DA" w:rsidP="002C14DA">
      <w:pPr>
        <w:jc w:val="both"/>
      </w:pPr>
    </w:p>
    <w:p w14:paraId="5B76D737" w14:textId="4EA5CF6F" w:rsidR="002C14DA" w:rsidRDefault="002C14DA" w:rsidP="002C14DA">
      <w:pPr>
        <w:jc w:val="both"/>
      </w:pPr>
      <w:r>
        <w:t xml:space="preserve">To briefly illustrate, </w:t>
      </w:r>
      <w:r>
        <w:fldChar w:fldCharType="begin"/>
      </w:r>
      <w:r>
        <w:instrText xml:space="preserve"> REF _Ref521576373 \h </w:instrText>
      </w:r>
      <w:r>
        <w:fldChar w:fldCharType="separate"/>
      </w:r>
      <w:r>
        <w:t xml:space="preserve">Figure </w:t>
      </w:r>
      <w:r>
        <w:rPr>
          <w:noProof/>
        </w:rPr>
        <w:t>2</w:t>
      </w:r>
      <w:r>
        <w:noBreakHyphen/>
      </w:r>
      <w:r>
        <w:rPr>
          <w:noProof/>
        </w:rPr>
        <w:t>2</w:t>
      </w:r>
      <w:r>
        <w:fldChar w:fldCharType="end"/>
      </w:r>
      <w:r>
        <w:t xml:space="preserve"> shows exampl</w:t>
      </w:r>
      <w:r w:rsidR="00312674">
        <w:t>e that an NR-U device only wake</w:t>
      </w:r>
      <w:r>
        <w:t>up to try control channel decoding after its associated cell ID is detected from the wake-up signal.</w:t>
      </w:r>
    </w:p>
    <w:p w14:paraId="4A13A1D3" w14:textId="77777777" w:rsidR="00312674" w:rsidRDefault="00312674" w:rsidP="002C14DA">
      <w:pPr>
        <w:jc w:val="both"/>
      </w:pPr>
    </w:p>
    <w:p w14:paraId="1052EC57" w14:textId="4D1514BF" w:rsidR="002C14DA" w:rsidRDefault="002C14DA" w:rsidP="002C14DA">
      <w:pPr>
        <w:jc w:val="both"/>
      </w:pPr>
      <w:r w:rsidRPr="002C14DA">
        <w:rPr>
          <w:noProof/>
        </w:rPr>
        <w:drawing>
          <wp:inline distT="0" distB="0" distL="0" distR="0" wp14:anchorId="3CC9B223" wp14:editId="4B6D9E70">
            <wp:extent cx="6120765" cy="125920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59205"/>
                    </a:xfrm>
                    <a:prstGeom prst="rect">
                      <a:avLst/>
                    </a:prstGeom>
                  </pic:spPr>
                </pic:pic>
              </a:graphicData>
            </a:graphic>
          </wp:inline>
        </w:drawing>
      </w:r>
    </w:p>
    <w:p w14:paraId="47640D8C" w14:textId="73C25179" w:rsidR="002C14DA" w:rsidRDefault="002C14DA" w:rsidP="002C14DA">
      <w:pPr>
        <w:pStyle w:val="Caption"/>
      </w:pPr>
      <w:bookmarkStart w:id="1" w:name="_Ref521576373"/>
      <w:r>
        <w:t xml:space="preserve">Figure </w:t>
      </w:r>
      <w:fldSimple w:instr=" STYLEREF 1 \s ">
        <w:r w:rsidR="00173C4D">
          <w:rPr>
            <w:noProof/>
          </w:rPr>
          <w:t>2</w:t>
        </w:r>
      </w:fldSimple>
      <w:r w:rsidR="00173C4D">
        <w:noBreakHyphen/>
      </w:r>
      <w:fldSimple w:instr=" SEQ Figure \* ARABIC \s 1 ">
        <w:r w:rsidR="00173C4D">
          <w:rPr>
            <w:noProof/>
          </w:rPr>
          <w:t>2</w:t>
        </w:r>
      </w:fldSimple>
      <w:bookmarkEnd w:id="1"/>
      <w:r>
        <w:t xml:space="preserve"> UE wake up from serving cell</w:t>
      </w:r>
      <w:r w:rsidR="00173C4D">
        <w:t xml:space="preserve"> </w:t>
      </w:r>
    </w:p>
    <w:p w14:paraId="6E3406F2" w14:textId="77777777" w:rsidR="00312674" w:rsidRDefault="00312674" w:rsidP="00312674"/>
    <w:p w14:paraId="133FDC34" w14:textId="77777777" w:rsidR="00E205FB" w:rsidRDefault="00312674" w:rsidP="007355F0">
      <w:pPr>
        <w:jc w:val="both"/>
      </w:pPr>
      <w:r>
        <w:t>The benefit of the wake-up signal is clear when the</w:t>
      </w:r>
      <w:r w:rsidR="00B864C8">
        <w:t xml:space="preserve"> UE and </w:t>
      </w:r>
      <w:proofErr w:type="spellStart"/>
      <w:r w:rsidR="00B864C8">
        <w:t>gNB</w:t>
      </w:r>
      <w:proofErr w:type="spellEnd"/>
      <w:r w:rsidR="00B864C8">
        <w:t xml:space="preserve"> are synchronous, i.e</w:t>
      </w:r>
      <w:r>
        <w:t>.</w:t>
      </w:r>
      <w:r w:rsidR="00B864C8">
        <w:t>,</w:t>
      </w:r>
      <w:r>
        <w:t xml:space="preserve"> it is either the serving </w:t>
      </w:r>
      <w:proofErr w:type="spellStart"/>
      <w:r>
        <w:t>gNB</w:t>
      </w:r>
      <w:proofErr w:type="spellEnd"/>
      <w:r>
        <w:t xml:space="preserve">, or a different </w:t>
      </w:r>
      <w:proofErr w:type="spellStart"/>
      <w:r>
        <w:t>gNB</w:t>
      </w:r>
      <w:proofErr w:type="spellEnd"/>
      <w:r>
        <w:t xml:space="preserve"> but deployed within a synchronous network.</w:t>
      </w:r>
      <w:r w:rsidR="00173C4D">
        <w:t xml:space="preserve"> Additionally, </w:t>
      </w:r>
      <w:r w:rsidR="00E205FB">
        <w:t xml:space="preserve">a </w:t>
      </w:r>
      <w:r w:rsidR="00173C4D">
        <w:t>UE might still benefit from the wake-up signal even from an asynchrono</w:t>
      </w:r>
      <w:r w:rsidR="00E205FB">
        <w:t xml:space="preserve">us non-serving </w:t>
      </w:r>
      <w:proofErr w:type="spellStart"/>
      <w:r w:rsidR="00E205FB">
        <w:t>gNB</w:t>
      </w:r>
      <w:proofErr w:type="spellEnd"/>
      <w:r w:rsidR="00E205FB">
        <w:t xml:space="preserve">. </w:t>
      </w:r>
    </w:p>
    <w:p w14:paraId="5CFB7650" w14:textId="13EF6739" w:rsidR="00312674" w:rsidRDefault="00E205FB" w:rsidP="007355F0">
      <w:pPr>
        <w:jc w:val="both"/>
      </w:pPr>
      <w:r>
        <w:lastRenderedPageBreak/>
        <w:t>In practice,</w:t>
      </w:r>
      <w:r w:rsidR="00173C4D">
        <w:t xml:space="preserve"> </w:t>
      </w:r>
      <w:r>
        <w:t>a</w:t>
      </w:r>
      <w:r w:rsidR="00173C4D">
        <w:t xml:space="preserve"> </w:t>
      </w:r>
      <w:proofErr w:type="spellStart"/>
      <w:r w:rsidR="00173C4D">
        <w:t>gNB</w:t>
      </w:r>
      <w:proofErr w:type="spellEnd"/>
      <w:r w:rsidR="00173C4D">
        <w:t xml:space="preserve"> </w:t>
      </w:r>
      <w:r>
        <w:t xml:space="preserve">will likely </w:t>
      </w:r>
      <w:r w:rsidR="00173C4D">
        <w:t xml:space="preserve">grab the channel </w:t>
      </w:r>
      <w:r>
        <w:t>between scheduling boundaries</w:t>
      </w:r>
      <w:r w:rsidR="00173C4D">
        <w:t xml:space="preserve"> after </w:t>
      </w:r>
      <w:r>
        <w:t xml:space="preserve">a </w:t>
      </w:r>
      <w:r w:rsidR="00173C4D">
        <w:t xml:space="preserve">successful LBT and back off procedure. In such scenario, the </w:t>
      </w:r>
      <w:proofErr w:type="spellStart"/>
      <w:r w:rsidR="00173C4D">
        <w:t>gNB</w:t>
      </w:r>
      <w:proofErr w:type="spellEnd"/>
      <w:r w:rsidR="00173C4D">
        <w:t xml:space="preserve"> could start sending the wake-up signal as a form of reservation signal and repeat till the next available scheduling boundary, as illustrated in </w:t>
      </w:r>
      <w:r w:rsidR="007F4A77">
        <w:fldChar w:fldCharType="begin"/>
      </w:r>
      <w:r w:rsidR="007F4A77">
        <w:instrText xml:space="preserve"> REF _Ref521578047 \h </w:instrText>
      </w:r>
      <w:r w:rsidR="007F4A77">
        <w:fldChar w:fldCharType="separate"/>
      </w:r>
      <w:r w:rsidR="007F4A77">
        <w:t xml:space="preserve">Figure </w:t>
      </w:r>
      <w:r w:rsidR="007F4A77">
        <w:rPr>
          <w:noProof/>
        </w:rPr>
        <w:t>2</w:t>
      </w:r>
      <w:r w:rsidR="007F4A77">
        <w:noBreakHyphen/>
      </w:r>
      <w:r w:rsidR="007F4A77">
        <w:rPr>
          <w:noProof/>
        </w:rPr>
        <w:t>3</w:t>
      </w:r>
      <w:r w:rsidR="007F4A77">
        <w:fldChar w:fldCharType="end"/>
      </w:r>
      <w:r w:rsidR="007F4A77">
        <w:t xml:space="preserve">. </w:t>
      </w:r>
    </w:p>
    <w:p w14:paraId="59F57F50" w14:textId="77777777" w:rsidR="00173C4D" w:rsidRDefault="00173C4D" w:rsidP="00312674"/>
    <w:p w14:paraId="3A2212EE" w14:textId="39F7E9AF" w:rsidR="00173C4D" w:rsidRDefault="00173C4D" w:rsidP="00312674">
      <w:r w:rsidRPr="00173C4D">
        <w:rPr>
          <w:noProof/>
        </w:rPr>
        <w:drawing>
          <wp:inline distT="0" distB="0" distL="0" distR="0" wp14:anchorId="76CCC107" wp14:editId="1670AC91">
            <wp:extent cx="6120765" cy="1313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313180"/>
                    </a:xfrm>
                    <a:prstGeom prst="rect">
                      <a:avLst/>
                    </a:prstGeom>
                  </pic:spPr>
                </pic:pic>
              </a:graphicData>
            </a:graphic>
          </wp:inline>
        </w:drawing>
      </w:r>
    </w:p>
    <w:p w14:paraId="7B98E594" w14:textId="50E5731C" w:rsidR="00173C4D" w:rsidRDefault="00173C4D" w:rsidP="00173C4D">
      <w:pPr>
        <w:pStyle w:val="Caption"/>
      </w:pPr>
      <w:bookmarkStart w:id="2" w:name="_Ref521578047"/>
      <w:r>
        <w:t xml:space="preserve">Figure </w:t>
      </w:r>
      <w:fldSimple w:instr=" STYLEREF 1 \s ">
        <w:r>
          <w:rPr>
            <w:noProof/>
          </w:rPr>
          <w:t>2</w:t>
        </w:r>
      </w:fldSimple>
      <w:r>
        <w:noBreakHyphen/>
      </w:r>
      <w:fldSimple w:instr=" SEQ Figure \* ARABIC \s 1 ">
        <w:r>
          <w:rPr>
            <w:noProof/>
          </w:rPr>
          <w:t>3</w:t>
        </w:r>
      </w:fldSimple>
      <w:bookmarkEnd w:id="2"/>
      <w:r>
        <w:t xml:space="preserve"> UE receives wake-up signal from asynchronous </w:t>
      </w:r>
      <w:proofErr w:type="spellStart"/>
      <w:r>
        <w:t>gNB</w:t>
      </w:r>
      <w:proofErr w:type="spellEnd"/>
    </w:p>
    <w:p w14:paraId="32FD3E9E" w14:textId="58EB1745" w:rsidR="004952B7" w:rsidRDefault="004952B7" w:rsidP="004952B7">
      <w:pPr>
        <w:jc w:val="both"/>
      </w:pPr>
      <w:r>
        <w:t>When UE decodes wake-up signal according to his own timing, but does not detect the corresponding cell or UE group ID, the UE could further check the energy detection metric, which is typically a low complexity calculation. An energy detection metric exceeding threshold could indicate a busy medium, upon which</w:t>
      </w:r>
      <w:r>
        <w:rPr>
          <w:rFonts w:hint="eastAsia"/>
        </w:rPr>
        <w:t xml:space="preserve"> </w:t>
      </w:r>
      <w:r>
        <w:t>a UE could optional</w:t>
      </w:r>
      <w:r w:rsidR="00E205FB">
        <w:t>ly</w:t>
      </w:r>
      <w:r>
        <w:t xml:space="preserve"> enable wake-up signal detection within a “larger” detection</w:t>
      </w:r>
      <w:r w:rsidR="00E205FB">
        <w:t>/search</w:t>
      </w:r>
      <w:r>
        <w:t xml:space="preserve"> window. This could increase the chance that the UE decode the wake-up signal from a neighbor NR-U network. If it is successfully decoded, UE could skip all the following DCI decoding or wake-up signal detection within the indicated COT.</w:t>
      </w:r>
    </w:p>
    <w:p w14:paraId="2ECD63E0" w14:textId="77777777" w:rsidR="00A659CC" w:rsidRDefault="00A659CC" w:rsidP="004952B7">
      <w:pPr>
        <w:jc w:val="both"/>
      </w:pPr>
    </w:p>
    <w:p w14:paraId="78C3AFCA" w14:textId="77777777" w:rsidR="00C65F74" w:rsidRDefault="00C65F74" w:rsidP="00C65F74">
      <w:pPr>
        <w:jc w:val="both"/>
      </w:pPr>
      <w:r>
        <w:t xml:space="preserve">Notice that in addition to power saving from UE perspective, </w:t>
      </w:r>
      <w:proofErr w:type="spellStart"/>
      <w:r>
        <w:t>gNB</w:t>
      </w:r>
      <w:proofErr w:type="spellEnd"/>
      <w:r>
        <w:t xml:space="preserve"> could also benefit from decoding the wakeup signal from other cells and skip CCA for the indicated COT duration.</w:t>
      </w:r>
    </w:p>
    <w:p w14:paraId="66DAF3B1" w14:textId="77777777" w:rsidR="00C65F74" w:rsidRDefault="00C65F74" w:rsidP="004952B7">
      <w:pPr>
        <w:jc w:val="both"/>
      </w:pPr>
    </w:p>
    <w:p w14:paraId="7B3ADC8E" w14:textId="69212E19" w:rsidR="00A659CC" w:rsidRPr="001027AA" w:rsidRDefault="00A659CC" w:rsidP="00A659CC">
      <w:pPr>
        <w:jc w:val="both"/>
        <w:rPr>
          <w:b/>
          <w:i/>
        </w:rPr>
      </w:pPr>
      <w:bookmarkStart w:id="3" w:name="_Ref510795623"/>
      <w:r w:rsidRPr="001027AA">
        <w:rPr>
          <w:b/>
          <w:i/>
          <w:u w:val="single"/>
        </w:rPr>
        <w:t xml:space="preserve">Proposal </w:t>
      </w:r>
      <w:r>
        <w:rPr>
          <w:b/>
          <w:i/>
          <w:u w:val="single"/>
        </w:rPr>
        <w:t>1</w:t>
      </w:r>
      <w:r w:rsidRPr="001027AA">
        <w:rPr>
          <w:b/>
          <w:i/>
        </w:rPr>
        <w:t>: NR</w:t>
      </w:r>
      <w:r>
        <w:rPr>
          <w:b/>
          <w:i/>
        </w:rPr>
        <w:t>-</w:t>
      </w:r>
      <w:r w:rsidRPr="001027AA">
        <w:rPr>
          <w:b/>
          <w:i/>
        </w:rPr>
        <w:t xml:space="preserve">U to support </w:t>
      </w:r>
      <w:r>
        <w:rPr>
          <w:b/>
          <w:i/>
        </w:rPr>
        <w:t>wake-up signal including detection pre-amble, COT, cell ID and UE group ID</w:t>
      </w:r>
      <w:r w:rsidRPr="001027AA">
        <w:rPr>
          <w:b/>
          <w:i/>
        </w:rPr>
        <w:t>.</w:t>
      </w:r>
    </w:p>
    <w:bookmarkEnd w:id="3"/>
    <w:p w14:paraId="2222628D" w14:textId="3F7C07F1" w:rsidR="0056182D" w:rsidRDefault="00E205FB" w:rsidP="0056182D">
      <w:pPr>
        <w:pStyle w:val="Heading1"/>
      </w:pPr>
      <w:r>
        <w:t>RTS/CTS as complement to LBT</w:t>
      </w:r>
    </w:p>
    <w:p w14:paraId="2CCDD003" w14:textId="3AF189F1" w:rsidR="0056182D" w:rsidRDefault="0056182D" w:rsidP="007C662F">
      <w:pPr>
        <w:jc w:val="both"/>
      </w:pPr>
      <w:r>
        <w:t xml:space="preserve">A key design requirement for LTE or NR based unlicensed </w:t>
      </w:r>
      <w:r w:rsidR="007C662F">
        <w:t xml:space="preserve">access is to coexist with other </w:t>
      </w:r>
      <w:r>
        <w:t xml:space="preserve">unlicensed based operations and incumbent RATs as a “friendly neighbor”, e.g. it should not impact other deployed Wi-Fi services more than an additional Wi-Fi network on the same carrier. In LAA, the coexistence is enabled through energy-based listen-before-talk (LBT) similar as in Wi-Fi, which is also required by regulation in various markets such as Europe, Japan, and India </w:t>
      </w:r>
      <w:r>
        <w:fldChar w:fldCharType="begin"/>
      </w:r>
      <w:r>
        <w:instrText xml:space="preserve"> REF _Ref506468726 \r \h </w:instrText>
      </w:r>
      <w:r>
        <w:fldChar w:fldCharType="separate"/>
      </w:r>
      <w:r>
        <w:t>[2]</w:t>
      </w:r>
      <w:r>
        <w:fldChar w:fldCharType="end"/>
      </w:r>
      <w:r>
        <w:fldChar w:fldCharType="begin"/>
      </w:r>
      <w:r>
        <w:instrText xml:space="preserve"> REF _Ref506468732 \r \h </w:instrText>
      </w:r>
      <w:r>
        <w:fldChar w:fldCharType="separate"/>
      </w:r>
      <w:r>
        <w:t>[3]</w:t>
      </w:r>
      <w:r>
        <w:fldChar w:fldCharType="end"/>
      </w:r>
      <w:r>
        <w:t>. LBT is an effective coexistence mechanism that, together with appropriate back-off configuration, allows different devices and RATs to share the usage of the spectrum in TDM fashion.</w:t>
      </w:r>
    </w:p>
    <w:p w14:paraId="24412B99" w14:textId="77777777" w:rsidR="0056182D" w:rsidRDefault="0056182D" w:rsidP="0056182D"/>
    <w:p w14:paraId="58DC173E" w14:textId="42422123" w:rsidR="00280848" w:rsidRDefault="006C5678" w:rsidP="00C275A9">
      <w:pPr>
        <w:jc w:val="both"/>
      </w:pPr>
      <w:r>
        <w:t xml:space="preserve">However, </w:t>
      </w:r>
      <w:r w:rsidR="0072063D">
        <w:t>there is also certain limitations associated with LBT</w:t>
      </w:r>
      <w:r w:rsidR="00280848">
        <w:t xml:space="preserve">, specifically </w:t>
      </w:r>
      <w:r w:rsidR="00AF32DD">
        <w:t>in</w:t>
      </w:r>
      <w:r w:rsidR="00280848">
        <w:t xml:space="preserve"> the following scenarios:</w:t>
      </w:r>
    </w:p>
    <w:p w14:paraId="4519F9EB" w14:textId="45007C7E" w:rsidR="006C5678" w:rsidRDefault="00D26DBF" w:rsidP="00280848">
      <w:pPr>
        <w:pStyle w:val="ListParagraph"/>
        <w:numPr>
          <w:ilvl w:val="0"/>
          <w:numId w:val="28"/>
        </w:numPr>
        <w:jc w:val="both"/>
      </w:pPr>
      <w:r>
        <w:t>H</w:t>
      </w:r>
      <w:r w:rsidR="00280848">
        <w:t>idden</w:t>
      </w:r>
      <w:r>
        <w:t xml:space="preserve"> nodes: where transmitter </w:t>
      </w:r>
      <w:r w:rsidR="00C13CF5">
        <w:t>does not detect the same level of channel occupancy as the receiver</w:t>
      </w:r>
    </w:p>
    <w:p w14:paraId="678EEA84" w14:textId="77777777" w:rsidR="002A1002" w:rsidRDefault="00C13CF5" w:rsidP="00280848">
      <w:pPr>
        <w:pStyle w:val="ListParagraph"/>
        <w:numPr>
          <w:ilvl w:val="0"/>
          <w:numId w:val="28"/>
        </w:numPr>
        <w:jc w:val="both"/>
      </w:pPr>
      <w:r>
        <w:t>Highly directional communication: where</w:t>
      </w:r>
      <w:r w:rsidR="002A1002">
        <w:t xml:space="preserve"> substantial spectrum reuse can be achieved when Tx and Rx beamforming are used.</w:t>
      </w:r>
    </w:p>
    <w:p w14:paraId="5CD67B7E" w14:textId="77777777" w:rsidR="002A1002" w:rsidRDefault="002A1002" w:rsidP="002A1002">
      <w:pPr>
        <w:jc w:val="both"/>
      </w:pPr>
    </w:p>
    <w:p w14:paraId="6F17CA76" w14:textId="2FB89A35" w:rsidR="00472FAC" w:rsidRDefault="002A1002" w:rsidP="002A1002">
      <w:pPr>
        <w:jc w:val="both"/>
      </w:pPr>
      <w:r>
        <w:t>The “hidden nodes” issue is well known for CSMA type of multi-access for unlicensed spectrum, even for sub-6GHz spectrum</w:t>
      </w:r>
      <w:r w:rsidR="00472FAC">
        <w:t xml:space="preserve"> where transmission/reception are less directional. As illustrated in </w:t>
      </w:r>
      <w:r w:rsidR="00472FAC">
        <w:fldChar w:fldCharType="begin"/>
      </w:r>
      <w:r w:rsidR="00472FAC">
        <w:instrText xml:space="preserve"> REF _Ref506475309 \h </w:instrText>
      </w:r>
      <w:r w:rsidR="00472FAC">
        <w:fldChar w:fldCharType="separate"/>
      </w:r>
      <w:r w:rsidR="00FE3D51">
        <w:t xml:space="preserve">Figure </w:t>
      </w:r>
      <w:r w:rsidR="00FE3D51">
        <w:rPr>
          <w:noProof/>
        </w:rPr>
        <w:t>3</w:t>
      </w:r>
      <w:r w:rsidR="00FE3D51">
        <w:noBreakHyphen/>
      </w:r>
      <w:r w:rsidR="00FE3D51">
        <w:rPr>
          <w:noProof/>
        </w:rPr>
        <w:t>1</w:t>
      </w:r>
      <w:r w:rsidR="00472FAC">
        <w:fldChar w:fldCharType="end"/>
      </w:r>
      <w:r w:rsidR="001875B6">
        <w:t xml:space="preserve">, when </w:t>
      </w:r>
      <w:proofErr w:type="spellStart"/>
      <w:r w:rsidR="001875B6">
        <w:t>gNB</w:t>
      </w:r>
      <w:proofErr w:type="spellEnd"/>
      <w:r w:rsidR="00472FAC">
        <w:t xml:space="preserve"> performs LBT before reaching the UE</w:t>
      </w:r>
      <w:r w:rsidR="00196D77">
        <w:t>1</w:t>
      </w:r>
      <w:r w:rsidR="00472FAC">
        <w:t>, it may no</w:t>
      </w:r>
      <w:r w:rsidR="00AF32DD">
        <w:t xml:space="preserve">t detect the transmission from another Wi-Fi AP, which is close enough to UE1 but far from the </w:t>
      </w:r>
      <w:proofErr w:type="spellStart"/>
      <w:r w:rsidR="00AF32DD">
        <w:t>gNB</w:t>
      </w:r>
      <w:proofErr w:type="spellEnd"/>
      <w:r w:rsidR="001875B6">
        <w:t xml:space="preserve">. </w:t>
      </w:r>
      <w:r w:rsidR="00196D77">
        <w:t>Therefore</w:t>
      </w:r>
      <w:r w:rsidR="001875B6">
        <w:t xml:space="preserve">, the </w:t>
      </w:r>
      <w:r w:rsidR="00196D77">
        <w:t xml:space="preserve">transmission from </w:t>
      </w:r>
      <w:proofErr w:type="spellStart"/>
      <w:r w:rsidR="00196D77">
        <w:t>gNB</w:t>
      </w:r>
      <w:proofErr w:type="spellEnd"/>
      <w:r w:rsidR="00196D77">
        <w:t xml:space="preserve"> to the UE1 can potentially be jammed by the transmission from AP.</w:t>
      </w:r>
    </w:p>
    <w:p w14:paraId="07C8FF8D" w14:textId="50AB1FBA" w:rsidR="00C13CF5" w:rsidRDefault="00196D77" w:rsidP="00472FAC">
      <w:pPr>
        <w:jc w:val="center"/>
      </w:pPr>
      <w:r w:rsidRPr="00196D77">
        <w:rPr>
          <w:noProof/>
        </w:rPr>
        <w:lastRenderedPageBreak/>
        <w:drawing>
          <wp:inline distT="0" distB="0" distL="0" distR="0" wp14:anchorId="4FED1223" wp14:editId="54DDB450">
            <wp:extent cx="347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9800" cy="1028700"/>
                    </a:xfrm>
                    <a:prstGeom prst="rect">
                      <a:avLst/>
                    </a:prstGeom>
                  </pic:spPr>
                </pic:pic>
              </a:graphicData>
            </a:graphic>
          </wp:inline>
        </w:drawing>
      </w:r>
    </w:p>
    <w:p w14:paraId="0294D41D" w14:textId="46C19F7F" w:rsidR="00472FAC" w:rsidRDefault="00472FAC" w:rsidP="00472FAC">
      <w:pPr>
        <w:pStyle w:val="Caption"/>
      </w:pPr>
      <w:bookmarkStart w:id="4" w:name="_Ref506475309"/>
      <w:r>
        <w:t xml:space="preserve">Figure </w:t>
      </w:r>
      <w:fldSimple w:instr=" STYLEREF 1 \s ">
        <w:r w:rsidR="00173C4D">
          <w:rPr>
            <w:noProof/>
          </w:rPr>
          <w:t>3</w:t>
        </w:r>
      </w:fldSimple>
      <w:r w:rsidR="00173C4D">
        <w:noBreakHyphen/>
      </w:r>
      <w:fldSimple w:instr=" SEQ Figure \* ARABIC \s 1 ">
        <w:r w:rsidR="00173C4D">
          <w:rPr>
            <w:noProof/>
          </w:rPr>
          <w:t>1</w:t>
        </w:r>
      </w:fldSimple>
      <w:bookmarkEnd w:id="4"/>
      <w:r w:rsidR="00677703">
        <w:t xml:space="preserve"> hidden nodes from distant interferer</w:t>
      </w:r>
    </w:p>
    <w:p w14:paraId="6150929B" w14:textId="7863FCAC" w:rsidR="00B02A43" w:rsidRDefault="00196D77" w:rsidP="00FD4EC7">
      <w:pPr>
        <w:jc w:val="both"/>
      </w:pPr>
      <w:r>
        <w:t>With alternative RTS/CTS mechanism, UE1 can inform</w:t>
      </w:r>
      <w:r w:rsidR="00706E18">
        <w:t xml:space="preserve"> the </w:t>
      </w:r>
      <w:proofErr w:type="spellStart"/>
      <w:r w:rsidR="00706E18">
        <w:t>gNB</w:t>
      </w:r>
      <w:proofErr w:type="spellEnd"/>
      <w:r w:rsidR="00706E18">
        <w:t xml:space="preserve"> with CTS </w:t>
      </w:r>
      <w:r w:rsidR="00AF32DD">
        <w:t>only when</w:t>
      </w:r>
      <w:r w:rsidR="00706E18">
        <w:t xml:space="preserve"> </w:t>
      </w:r>
      <w:r w:rsidR="00116BA2">
        <w:t xml:space="preserve">the channel is </w:t>
      </w:r>
      <w:r w:rsidR="00AF32DD">
        <w:t xml:space="preserve">not </w:t>
      </w:r>
      <w:r w:rsidR="00116BA2">
        <w:t xml:space="preserve">being occupied or interference </w:t>
      </w:r>
      <w:r w:rsidR="00F50FE8">
        <w:t>seen at the UE side</w:t>
      </w:r>
      <w:r w:rsidR="00AF32DD">
        <w:t xml:space="preserve"> is weak enough</w:t>
      </w:r>
      <w:r w:rsidR="00F50FE8">
        <w:t xml:space="preserve">, as well as “muting” other potential </w:t>
      </w:r>
      <w:r w:rsidR="00AF32DD">
        <w:t xml:space="preserve">close-by </w:t>
      </w:r>
      <w:r w:rsidR="00F50FE8">
        <w:t>interferers.</w:t>
      </w:r>
    </w:p>
    <w:p w14:paraId="27CF59EC" w14:textId="77777777" w:rsidR="00FD4EC7" w:rsidRDefault="00FD4EC7" w:rsidP="00B02A2D"/>
    <w:p w14:paraId="58B9793E" w14:textId="16F8F043" w:rsidR="00FD4EC7" w:rsidRDefault="00FD4EC7" w:rsidP="00FD4EC7">
      <w:pPr>
        <w:jc w:val="both"/>
      </w:pPr>
      <w:r>
        <w:t>Another scenario where LBT does not work effectively</w:t>
      </w:r>
      <w:r w:rsidR="00AF32DD">
        <w:t xml:space="preserve"> (</w:t>
      </w:r>
      <w:r w:rsidR="00834B74">
        <w:t>again</w:t>
      </w:r>
      <w:r w:rsidR="00AF32DD">
        <w:t>,</w:t>
      </w:r>
      <w:r w:rsidR="00834B74">
        <w:t xml:space="preserve"> due to the fact that interference seen at transmitter is not same as that at receiver</w:t>
      </w:r>
      <w:r w:rsidR="00AF32DD">
        <w:t>)</w:t>
      </w:r>
      <w:r>
        <w:t xml:space="preserve"> is when transmission and reception are highly directional through beam-forming, e.g. in </w:t>
      </w:r>
      <w:proofErr w:type="spellStart"/>
      <w:r>
        <w:t>mmW</w:t>
      </w:r>
      <w:proofErr w:type="spellEnd"/>
      <w:r>
        <w:t xml:space="preserve"> communications.</w:t>
      </w:r>
      <w:r w:rsidR="00677703">
        <w:t xml:space="preserve"> </w:t>
      </w:r>
      <w:r w:rsidR="00677703">
        <w:fldChar w:fldCharType="begin"/>
      </w:r>
      <w:r w:rsidR="00677703">
        <w:instrText xml:space="preserve"> REF _Ref506539436 \h </w:instrText>
      </w:r>
      <w:r w:rsidR="00677703">
        <w:fldChar w:fldCharType="separate"/>
      </w:r>
      <w:r w:rsidR="00FE3D51">
        <w:t xml:space="preserve">Figure </w:t>
      </w:r>
      <w:r w:rsidR="00FE3D51">
        <w:rPr>
          <w:noProof/>
        </w:rPr>
        <w:t>3</w:t>
      </w:r>
      <w:r w:rsidR="00FE3D51">
        <w:noBreakHyphen/>
      </w:r>
      <w:r w:rsidR="00FE3D51">
        <w:rPr>
          <w:noProof/>
        </w:rPr>
        <w:t>2</w:t>
      </w:r>
      <w:r w:rsidR="00677703">
        <w:fldChar w:fldCharType="end"/>
      </w:r>
      <w:r w:rsidR="00677703">
        <w:t xml:space="preserve"> illustrates an example: LBT from </w:t>
      </w:r>
      <w:proofErr w:type="spellStart"/>
      <w:r w:rsidR="00677703">
        <w:t>gNB</w:t>
      </w:r>
      <w:proofErr w:type="spellEnd"/>
      <w:r w:rsidR="00677703">
        <w:t xml:space="preserve"> would not be able to identify the directional transmission from hidden Wi-Fi AP, which is transmitting to UE1. Therefore, the signal </w:t>
      </w:r>
      <w:r w:rsidR="00197A2B">
        <w:t xml:space="preserve">transmitted </w:t>
      </w:r>
      <w:r w:rsidR="00677703">
        <w:t xml:space="preserve">from </w:t>
      </w:r>
      <w:proofErr w:type="spellStart"/>
      <w:r w:rsidR="00677703">
        <w:t>gNB</w:t>
      </w:r>
      <w:proofErr w:type="spellEnd"/>
      <w:r w:rsidR="00677703">
        <w:t xml:space="preserve"> to UE2 can be jammed by the Wi-Fi signal. Similarly, the reception at UE1 could also be severely interfered by the </w:t>
      </w:r>
      <w:proofErr w:type="spellStart"/>
      <w:r w:rsidR="00677703">
        <w:t>gNB’s</w:t>
      </w:r>
      <w:proofErr w:type="spellEnd"/>
      <w:r w:rsidR="00677703">
        <w:t xml:space="preserve"> transmission.</w:t>
      </w:r>
    </w:p>
    <w:p w14:paraId="5F45BE7C" w14:textId="77777777" w:rsidR="007C662F" w:rsidRDefault="007C662F" w:rsidP="00FD4EC7">
      <w:pPr>
        <w:jc w:val="both"/>
      </w:pPr>
    </w:p>
    <w:p w14:paraId="21551B9C" w14:textId="2CFA4897" w:rsidR="000D13F7" w:rsidRDefault="000D13F7" w:rsidP="000D13F7">
      <w:pPr>
        <w:jc w:val="center"/>
      </w:pPr>
      <w:r w:rsidRPr="000D13F7">
        <w:rPr>
          <w:noProof/>
        </w:rPr>
        <w:drawing>
          <wp:inline distT="0" distB="0" distL="0" distR="0" wp14:anchorId="18BF8B78" wp14:editId="0756406E">
            <wp:extent cx="2260600" cy="104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60600" cy="1041400"/>
                    </a:xfrm>
                    <a:prstGeom prst="rect">
                      <a:avLst/>
                    </a:prstGeom>
                  </pic:spPr>
                </pic:pic>
              </a:graphicData>
            </a:graphic>
          </wp:inline>
        </w:drawing>
      </w:r>
    </w:p>
    <w:p w14:paraId="12F27A87" w14:textId="76C5A813" w:rsidR="000D13F7" w:rsidRDefault="000D13F7" w:rsidP="000D13F7">
      <w:pPr>
        <w:pStyle w:val="Caption"/>
      </w:pPr>
      <w:bookmarkStart w:id="5" w:name="_Ref506539436"/>
      <w:r>
        <w:t xml:space="preserve">Figure </w:t>
      </w:r>
      <w:fldSimple w:instr=" STYLEREF 1 \s ">
        <w:r w:rsidR="00173C4D">
          <w:rPr>
            <w:noProof/>
          </w:rPr>
          <w:t>3</w:t>
        </w:r>
      </w:fldSimple>
      <w:r w:rsidR="00173C4D">
        <w:noBreakHyphen/>
      </w:r>
      <w:fldSimple w:instr=" SEQ Figure \* ARABIC \s 1 ">
        <w:r w:rsidR="00173C4D">
          <w:rPr>
            <w:noProof/>
          </w:rPr>
          <w:t>2</w:t>
        </w:r>
      </w:fldSimple>
      <w:bookmarkEnd w:id="5"/>
      <w:r>
        <w:t xml:space="preserve"> hidden nodes due to directional interference</w:t>
      </w:r>
    </w:p>
    <w:p w14:paraId="69959CDB" w14:textId="77777777" w:rsidR="00E93261" w:rsidRDefault="00677703" w:rsidP="001027AA">
      <w:pPr>
        <w:jc w:val="both"/>
      </w:pPr>
      <w:r>
        <w:t xml:space="preserve">In this case, the CCA can be further enhanced if </w:t>
      </w:r>
      <w:proofErr w:type="spellStart"/>
      <w:r>
        <w:t>gNB</w:t>
      </w:r>
      <w:proofErr w:type="spellEnd"/>
      <w:r>
        <w:t xml:space="preserve"> only sends out a short </w:t>
      </w:r>
      <w:r w:rsidR="001027AA">
        <w:t xml:space="preserve">RTS, and let the target UE to confirm with a </w:t>
      </w:r>
      <w:r w:rsidR="006566A8">
        <w:t xml:space="preserve">beamformed </w:t>
      </w:r>
      <w:r w:rsidR="001027AA">
        <w:t>CTS</w:t>
      </w:r>
      <w:r w:rsidR="006566A8">
        <w:t xml:space="preserve"> </w:t>
      </w:r>
      <w:r w:rsidR="00A209D4">
        <w:t>in the direction corresponding to his own reception</w:t>
      </w:r>
      <w:r w:rsidR="001027AA">
        <w:t xml:space="preserve">. This </w:t>
      </w:r>
      <w:r w:rsidR="00E93261">
        <w:t>“directional” CTS can protect the target receiver</w:t>
      </w:r>
      <w:r w:rsidR="001027AA">
        <w:t xml:space="preserve"> </w:t>
      </w:r>
      <w:r w:rsidR="00E93261">
        <w:t>from</w:t>
      </w:r>
      <w:r w:rsidR="001027AA">
        <w:t xml:space="preserve"> any interferer unseen by the </w:t>
      </w:r>
      <w:proofErr w:type="spellStart"/>
      <w:r w:rsidR="001027AA">
        <w:t>gNB</w:t>
      </w:r>
      <w:proofErr w:type="spellEnd"/>
      <w:r w:rsidR="001027AA">
        <w:t xml:space="preserve">. </w:t>
      </w:r>
    </w:p>
    <w:p w14:paraId="01A74AFF" w14:textId="77777777" w:rsidR="00E93261" w:rsidRDefault="00E93261" w:rsidP="001027AA">
      <w:pPr>
        <w:jc w:val="both"/>
      </w:pPr>
    </w:p>
    <w:p w14:paraId="577C0623" w14:textId="5DF1EF57" w:rsidR="00E93261" w:rsidRDefault="00E93261" w:rsidP="001027AA">
      <w:pPr>
        <w:jc w:val="both"/>
      </w:pPr>
      <w:r>
        <w:t>It should be noted that interference should be avoided at the receiver side, rather than transmitter side. Therefore, it may be sufficient to only yield up</w:t>
      </w:r>
      <w:bookmarkStart w:id="6" w:name="_GoBack"/>
      <w:bookmarkEnd w:id="6"/>
      <w:r>
        <w:t>on receiving CTS.</w:t>
      </w:r>
    </w:p>
    <w:p w14:paraId="474705BE" w14:textId="77777777" w:rsidR="004C3653" w:rsidRDefault="004C3653" w:rsidP="001027AA">
      <w:pPr>
        <w:jc w:val="both"/>
      </w:pPr>
    </w:p>
    <w:p w14:paraId="2D7A1812" w14:textId="4557080D" w:rsidR="001027AA" w:rsidRPr="001027AA" w:rsidRDefault="001027AA" w:rsidP="001027AA">
      <w:pPr>
        <w:jc w:val="both"/>
        <w:rPr>
          <w:b/>
          <w:i/>
        </w:rPr>
      </w:pPr>
      <w:r w:rsidRPr="001027AA">
        <w:rPr>
          <w:b/>
          <w:i/>
          <w:u w:val="single"/>
        </w:rPr>
        <w:t xml:space="preserve">Proposal </w:t>
      </w:r>
      <w:r w:rsidR="00DC2B6F">
        <w:rPr>
          <w:b/>
          <w:i/>
          <w:u w:val="single"/>
        </w:rPr>
        <w:t>2</w:t>
      </w:r>
      <w:r w:rsidRPr="001027AA">
        <w:rPr>
          <w:b/>
          <w:i/>
        </w:rPr>
        <w:t>: NR</w:t>
      </w:r>
      <w:r w:rsidR="00A659CC">
        <w:rPr>
          <w:b/>
          <w:i/>
        </w:rPr>
        <w:t>-</w:t>
      </w:r>
      <w:r w:rsidRPr="001027AA">
        <w:rPr>
          <w:b/>
          <w:i/>
        </w:rPr>
        <w:t>U to support RTS/CTS mechanism to help mitigating potential hidden node issue.</w:t>
      </w:r>
    </w:p>
    <w:p w14:paraId="6D498271" w14:textId="66DBA1AE" w:rsidR="006F21A8" w:rsidRDefault="006F21A8" w:rsidP="006A1E84">
      <w:pPr>
        <w:pStyle w:val="Heading1"/>
      </w:pPr>
      <w:r>
        <w:t xml:space="preserve">UE </w:t>
      </w:r>
      <w:r w:rsidR="004F35E5">
        <w:t xml:space="preserve">Assisted </w:t>
      </w:r>
      <w:r w:rsidR="003E52E6">
        <w:t>Channel Selection</w:t>
      </w:r>
      <w:r>
        <w:t xml:space="preserve"> </w:t>
      </w:r>
    </w:p>
    <w:p w14:paraId="4D6940CD" w14:textId="3EBD0D7C" w:rsidR="007F469E" w:rsidRDefault="003E52E6" w:rsidP="003E52E6">
      <w:pPr>
        <w:jc w:val="both"/>
      </w:pPr>
      <w:r>
        <w:t xml:space="preserve">One mechanism that enables a fair spectrum sharing is dynamic channel selection, where the transmitter (e.g. LAA base station) can scan the spectrum for available channels both at initial power up as well as periodically after initial power up. This </w:t>
      </w:r>
      <w:r w:rsidR="0045595C">
        <w:t xml:space="preserve">dynamic channel selection </w:t>
      </w:r>
      <w:r w:rsidR="00C963BC">
        <w:t>can be</w:t>
      </w:r>
      <w:r w:rsidR="0045595C">
        <w:t xml:space="preserve"> </w:t>
      </w:r>
      <w:r>
        <w:t xml:space="preserve">helpful in regions where LBT are not mandated. </w:t>
      </w:r>
      <w:r w:rsidR="0045595C">
        <w:t xml:space="preserve">The measurement </w:t>
      </w:r>
      <w:r>
        <w:t>is typically done at the transmitter side, and typically uses energy-based measurement making it RAT agnostic.</w:t>
      </w:r>
    </w:p>
    <w:p w14:paraId="65865AE7" w14:textId="77777777" w:rsidR="00F50FE8" w:rsidRDefault="00F50FE8" w:rsidP="003E52E6">
      <w:pPr>
        <w:jc w:val="both"/>
      </w:pPr>
    </w:p>
    <w:p w14:paraId="67AFA328" w14:textId="77777777" w:rsidR="00F50FE8" w:rsidRDefault="00F50FE8" w:rsidP="003E52E6">
      <w:pPr>
        <w:jc w:val="both"/>
      </w:pPr>
      <w:r>
        <w:t xml:space="preserve">As discussed in earlier sections, in certain scenarios, the interference or channel utilization observed at the transmitter does not always reflect the interference seen at the receiver side, which is often more relevant. Therefore, it could be helpful that UEs can periodically (or occasionally) report their own measurement to the </w:t>
      </w:r>
      <w:proofErr w:type="spellStart"/>
      <w:r>
        <w:t>gNB</w:t>
      </w:r>
      <w:proofErr w:type="spellEnd"/>
      <w:r>
        <w:t xml:space="preserve"> scheduler to assist the channel selection procedure. </w:t>
      </w:r>
    </w:p>
    <w:p w14:paraId="7188DB6B" w14:textId="77777777" w:rsidR="00F50FE8" w:rsidRDefault="00F50FE8" w:rsidP="003E52E6">
      <w:pPr>
        <w:jc w:val="both"/>
      </w:pPr>
    </w:p>
    <w:p w14:paraId="6E5A2F60" w14:textId="2FB55A2A" w:rsidR="00F50FE8" w:rsidRDefault="00F50FE8" w:rsidP="003E52E6">
      <w:pPr>
        <w:jc w:val="both"/>
      </w:pPr>
      <w:r>
        <w:t xml:space="preserve">In addition, for the UE-assisted channel selection, the UE measurement could be energy-based if scheduler want to </w:t>
      </w:r>
      <w:r w:rsidR="00BD047F">
        <w:t xml:space="preserve">be </w:t>
      </w:r>
      <w:r>
        <w:t xml:space="preserve">RAT agnostic, or potentially RAT specific if LAA cells want to only avoid </w:t>
      </w:r>
      <w:r>
        <w:lastRenderedPageBreak/>
        <w:t xml:space="preserve">interference </w:t>
      </w:r>
      <w:r w:rsidR="005B5CD9">
        <w:t>from a particular RAT (e.g. UE can detect based on Wi-Fi pre-amble if want to avoi</w:t>
      </w:r>
      <w:r w:rsidR="00C963BC">
        <w:t>d interference from Wi-Fi devices).</w:t>
      </w:r>
    </w:p>
    <w:p w14:paraId="1CB16904" w14:textId="77777777" w:rsidR="003E52E6" w:rsidRDefault="003E52E6" w:rsidP="008D6B29"/>
    <w:p w14:paraId="44EF2AF1" w14:textId="38F25FEE" w:rsidR="00E413B2" w:rsidRPr="00C963BC" w:rsidRDefault="00C963BC" w:rsidP="008D6B29">
      <w:pPr>
        <w:rPr>
          <w:b/>
          <w:i/>
        </w:rPr>
      </w:pPr>
      <w:r w:rsidRPr="00C963BC">
        <w:rPr>
          <w:b/>
          <w:i/>
          <w:u w:val="single"/>
        </w:rPr>
        <w:t xml:space="preserve">Proposal </w:t>
      </w:r>
      <w:r w:rsidR="00DC2B6F">
        <w:rPr>
          <w:b/>
          <w:i/>
          <w:u w:val="single"/>
        </w:rPr>
        <w:t>3</w:t>
      </w:r>
      <w:r w:rsidRPr="00C963BC">
        <w:rPr>
          <w:b/>
          <w:i/>
        </w:rPr>
        <w:t xml:space="preserve">: </w:t>
      </w:r>
      <w:r w:rsidR="00FE3D51">
        <w:rPr>
          <w:b/>
          <w:i/>
        </w:rPr>
        <w:t>NR</w:t>
      </w:r>
      <w:r w:rsidR="00A659CC">
        <w:rPr>
          <w:b/>
          <w:i/>
        </w:rPr>
        <w:t>-</w:t>
      </w:r>
      <w:r w:rsidR="00FE3D51">
        <w:rPr>
          <w:b/>
          <w:i/>
        </w:rPr>
        <w:t>U to</w:t>
      </w:r>
      <w:r w:rsidRPr="00C963BC">
        <w:rPr>
          <w:b/>
          <w:i/>
        </w:rPr>
        <w:t xml:space="preserve"> support UE-assisted channel selection.</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t>Concl</w:t>
      </w:r>
      <w:r w:rsidR="009C5A97" w:rsidRPr="00FB330B">
        <w:t>usion</w:t>
      </w:r>
      <w:r w:rsidR="004424BC" w:rsidRPr="00FB330B">
        <w:t>s</w:t>
      </w:r>
    </w:p>
    <w:p w14:paraId="5DD07323" w14:textId="71ADFBAD" w:rsidR="00FE3D51" w:rsidRDefault="00FE3D51" w:rsidP="00FE3D51">
      <w:r>
        <w:t>In this contribution, we briefly discuss a few existing Rel-15 NR features that could be leveraged for NR based unlicensed access. We have the following observation and proposals:</w:t>
      </w:r>
    </w:p>
    <w:p w14:paraId="7314EBED" w14:textId="77777777" w:rsidR="00FE3D51" w:rsidRDefault="00FE3D51" w:rsidP="00FE3D51">
      <w:pPr>
        <w:rPr>
          <w:b/>
          <w:i/>
          <w:color w:val="000000" w:themeColor="text1"/>
        </w:rPr>
      </w:pPr>
    </w:p>
    <w:p w14:paraId="4AB9A940" w14:textId="77777777" w:rsidR="00A659CC" w:rsidRPr="001027AA" w:rsidRDefault="00A659CC" w:rsidP="00A659CC">
      <w:pPr>
        <w:jc w:val="both"/>
        <w:rPr>
          <w:b/>
          <w:i/>
        </w:rPr>
      </w:pPr>
      <w:r w:rsidRPr="001027AA">
        <w:rPr>
          <w:b/>
          <w:i/>
          <w:u w:val="single"/>
        </w:rPr>
        <w:t xml:space="preserve">Proposal </w:t>
      </w:r>
      <w:r>
        <w:rPr>
          <w:b/>
          <w:i/>
          <w:u w:val="single"/>
        </w:rPr>
        <w:t>1</w:t>
      </w:r>
      <w:r w:rsidRPr="001027AA">
        <w:rPr>
          <w:b/>
          <w:i/>
        </w:rPr>
        <w:t>: NR</w:t>
      </w:r>
      <w:r>
        <w:rPr>
          <w:b/>
          <w:i/>
        </w:rPr>
        <w:t>-</w:t>
      </w:r>
      <w:r w:rsidRPr="001027AA">
        <w:rPr>
          <w:b/>
          <w:i/>
        </w:rPr>
        <w:t xml:space="preserve">U to support </w:t>
      </w:r>
      <w:r>
        <w:rPr>
          <w:b/>
          <w:i/>
        </w:rPr>
        <w:t>wake-up signal including detection pre-amble, COT, cell ID and UE group ID</w:t>
      </w:r>
      <w:r w:rsidRPr="001027AA">
        <w:rPr>
          <w:b/>
          <w:i/>
        </w:rPr>
        <w:t>.</w:t>
      </w:r>
    </w:p>
    <w:p w14:paraId="1FBD904A" w14:textId="77777777" w:rsidR="00DC2B6F" w:rsidRPr="00DC2B6F" w:rsidRDefault="00DC2B6F" w:rsidP="00DC2B6F">
      <w:pPr>
        <w:jc w:val="both"/>
        <w:rPr>
          <w:b/>
          <w:i/>
        </w:rPr>
      </w:pPr>
    </w:p>
    <w:p w14:paraId="548AFCE6" w14:textId="36DCA55A" w:rsidR="00FE3D51" w:rsidRDefault="00FE3D51" w:rsidP="00FE3D51">
      <w:pPr>
        <w:jc w:val="both"/>
        <w:rPr>
          <w:b/>
          <w:i/>
        </w:rPr>
      </w:pPr>
      <w:r w:rsidRPr="001027AA">
        <w:rPr>
          <w:b/>
          <w:i/>
          <w:u w:val="single"/>
        </w:rPr>
        <w:t xml:space="preserve">Proposal </w:t>
      </w:r>
      <w:r w:rsidR="00DC2B6F">
        <w:rPr>
          <w:b/>
          <w:i/>
          <w:u w:val="single"/>
        </w:rPr>
        <w:t>2</w:t>
      </w:r>
      <w:r w:rsidRPr="001027AA">
        <w:rPr>
          <w:b/>
          <w:i/>
        </w:rPr>
        <w:t>: NR</w:t>
      </w:r>
      <w:r w:rsidR="00A659CC">
        <w:rPr>
          <w:b/>
          <w:i/>
        </w:rPr>
        <w:t>-</w:t>
      </w:r>
      <w:r w:rsidRPr="001027AA">
        <w:rPr>
          <w:b/>
          <w:i/>
        </w:rPr>
        <w:t>U to support RTS/CTS mechanism to help mitigating potential hidden node issue.</w:t>
      </w:r>
    </w:p>
    <w:p w14:paraId="516130F6" w14:textId="77777777" w:rsidR="00FE3D51" w:rsidRDefault="00FE3D51" w:rsidP="00FE3D51">
      <w:pPr>
        <w:jc w:val="both"/>
        <w:rPr>
          <w:b/>
          <w:i/>
        </w:rPr>
      </w:pPr>
    </w:p>
    <w:p w14:paraId="5673E6BD" w14:textId="49C0443D" w:rsidR="00FE3D51" w:rsidRPr="00C963BC" w:rsidRDefault="00FE3D51" w:rsidP="00FE3D51">
      <w:pPr>
        <w:rPr>
          <w:b/>
          <w:i/>
        </w:rPr>
      </w:pPr>
      <w:r w:rsidRPr="00C963BC">
        <w:rPr>
          <w:b/>
          <w:i/>
          <w:u w:val="single"/>
        </w:rPr>
        <w:t xml:space="preserve">Proposal </w:t>
      </w:r>
      <w:r w:rsidR="00DC2B6F">
        <w:rPr>
          <w:b/>
          <w:i/>
          <w:u w:val="single"/>
        </w:rPr>
        <w:t>3</w:t>
      </w:r>
      <w:r w:rsidRPr="00C963BC">
        <w:rPr>
          <w:b/>
          <w:i/>
        </w:rPr>
        <w:t xml:space="preserve">: </w:t>
      </w:r>
      <w:r>
        <w:rPr>
          <w:b/>
          <w:i/>
        </w:rPr>
        <w:t>NR</w:t>
      </w:r>
      <w:r w:rsidR="00A659CC">
        <w:rPr>
          <w:b/>
          <w:i/>
        </w:rPr>
        <w:t>-</w:t>
      </w:r>
      <w:r>
        <w:rPr>
          <w:b/>
          <w:i/>
        </w:rPr>
        <w:t>U to</w:t>
      </w:r>
      <w:r w:rsidRPr="00C963BC">
        <w:rPr>
          <w:b/>
          <w:i/>
        </w:rPr>
        <w:t xml:space="preserve"> support UE-assisted channel selection.</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0556C9"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7"/>
    </w:p>
    <w:p w14:paraId="24136584" w14:textId="58F90947" w:rsidR="000556C9" w:rsidRPr="00D533ED" w:rsidRDefault="000556C9"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13815345"/>
      <w:r>
        <w:rPr>
          <w:sz w:val="20"/>
        </w:rPr>
        <w:t xml:space="preserve">“Chairman’s notes RAN1 92bis final”, 3GPP RAN1 #92bis, </w:t>
      </w:r>
      <w:proofErr w:type="spellStart"/>
      <w:r>
        <w:rPr>
          <w:sz w:val="20"/>
        </w:rPr>
        <w:t>Sanya</w:t>
      </w:r>
      <w:proofErr w:type="spellEnd"/>
      <w:r>
        <w:rPr>
          <w:sz w:val="20"/>
        </w:rPr>
        <w:t>, China, 16</w:t>
      </w:r>
      <w:r w:rsidRPr="000D3138">
        <w:rPr>
          <w:sz w:val="20"/>
          <w:vertAlign w:val="superscript"/>
        </w:rPr>
        <w:t>th</w:t>
      </w:r>
      <w:r>
        <w:rPr>
          <w:sz w:val="20"/>
        </w:rPr>
        <w:t xml:space="preserve"> – 20</w:t>
      </w:r>
      <w:r w:rsidRPr="000D3138">
        <w:rPr>
          <w:sz w:val="20"/>
          <w:vertAlign w:val="superscript"/>
        </w:rPr>
        <w:t>th</w:t>
      </w:r>
      <w:r>
        <w:rPr>
          <w:sz w:val="20"/>
        </w:rPr>
        <w:t>, April, 2018.</w:t>
      </w:r>
      <w:bookmarkEnd w:id="8"/>
    </w:p>
    <w:p w14:paraId="679E1E8A" w14:textId="110E7E0A" w:rsidR="00AE6F9E" w:rsidRPr="00D533ED" w:rsidRDefault="00AE6F9E" w:rsidP="00AE6F9E">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06468726"/>
      <w:r>
        <w:rPr>
          <w:sz w:val="20"/>
        </w:rPr>
        <w:t>“Chairman’s notes RAN1 93 final”, 3GPP RAN1 #93, Busan, Korea, 21</w:t>
      </w:r>
      <w:r w:rsidRPr="00AE6F9E">
        <w:rPr>
          <w:sz w:val="20"/>
          <w:vertAlign w:val="superscript"/>
        </w:rPr>
        <w:t>st</w:t>
      </w:r>
      <w:r>
        <w:rPr>
          <w:sz w:val="20"/>
        </w:rPr>
        <w:t xml:space="preserve"> – 25</w:t>
      </w:r>
      <w:r w:rsidRPr="000D3138">
        <w:rPr>
          <w:sz w:val="20"/>
          <w:vertAlign w:val="superscript"/>
        </w:rPr>
        <w:t>th</w:t>
      </w:r>
      <w:r>
        <w:rPr>
          <w:sz w:val="20"/>
        </w:rPr>
        <w:t>, May, 2018.</w:t>
      </w:r>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9"/>
    </w:p>
    <w:p w14:paraId="7151BA9A" w14:textId="73997B3F"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06468732"/>
      <w:r>
        <w:rPr>
          <w:sz w:val="20"/>
          <w:szCs w:val="20"/>
        </w:rPr>
        <w:t>ETSI EN 302 567, “Multiple-Gigabit radio equipment operating in the 60GHz band”</w:t>
      </w:r>
      <w:bookmarkEnd w:id="10"/>
      <w:r w:rsidR="00C722B1">
        <w:rPr>
          <w:sz w:val="20"/>
          <w:szCs w:val="20"/>
        </w:rPr>
        <w:t>.</w:t>
      </w:r>
    </w:p>
    <w:p w14:paraId="73140E2C" w14:textId="3E06CA3D" w:rsidR="00B00240" w:rsidRDefault="00C722B1"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10794934"/>
      <w:r>
        <w:rPr>
          <w:sz w:val="20"/>
          <w:szCs w:val="20"/>
        </w:rPr>
        <w:t>R1-180</w:t>
      </w:r>
      <w:r w:rsidR="009A4858">
        <w:rPr>
          <w:sz w:val="20"/>
          <w:szCs w:val="20"/>
        </w:rPr>
        <w:t>8612</w:t>
      </w:r>
      <w:r>
        <w:rPr>
          <w:sz w:val="20"/>
          <w:szCs w:val="20"/>
        </w:rPr>
        <w:t>, “</w:t>
      </w:r>
      <w:r w:rsidR="009A4858">
        <w:rPr>
          <w:sz w:val="20"/>
          <w:szCs w:val="20"/>
        </w:rPr>
        <w:t>On DL signals and</w:t>
      </w:r>
      <w:r>
        <w:rPr>
          <w:sz w:val="20"/>
          <w:szCs w:val="20"/>
        </w:rPr>
        <w:t xml:space="preserve"> channel</w:t>
      </w:r>
      <w:r w:rsidR="009A4858">
        <w:rPr>
          <w:sz w:val="20"/>
          <w:szCs w:val="20"/>
        </w:rPr>
        <w:t>s for NR-U”, Apple Inc., 3GPP RAN1 #94</w:t>
      </w:r>
      <w:r>
        <w:rPr>
          <w:sz w:val="20"/>
          <w:szCs w:val="20"/>
        </w:rPr>
        <w:t xml:space="preserve">, </w:t>
      </w:r>
      <w:r w:rsidR="009A4858">
        <w:rPr>
          <w:sz w:val="20"/>
          <w:szCs w:val="20"/>
        </w:rPr>
        <w:t>Gothenburg, Sweden</w:t>
      </w:r>
      <w:r>
        <w:rPr>
          <w:sz w:val="20"/>
          <w:szCs w:val="20"/>
        </w:rPr>
        <w:t xml:space="preserve">, </w:t>
      </w:r>
      <w:r w:rsidR="009A4858">
        <w:rPr>
          <w:sz w:val="20"/>
          <w:szCs w:val="20"/>
        </w:rPr>
        <w:t>20</w:t>
      </w:r>
      <w:r w:rsidRPr="00C722B1">
        <w:rPr>
          <w:sz w:val="20"/>
          <w:szCs w:val="20"/>
          <w:vertAlign w:val="superscript"/>
        </w:rPr>
        <w:t>th</w:t>
      </w:r>
      <w:r>
        <w:rPr>
          <w:sz w:val="20"/>
          <w:szCs w:val="20"/>
        </w:rPr>
        <w:t xml:space="preserve"> – 2</w:t>
      </w:r>
      <w:r w:rsidR="009A4858">
        <w:rPr>
          <w:sz w:val="20"/>
          <w:szCs w:val="20"/>
        </w:rPr>
        <w:t>4</w:t>
      </w:r>
      <w:r w:rsidRPr="00C722B1">
        <w:rPr>
          <w:sz w:val="20"/>
          <w:szCs w:val="20"/>
          <w:vertAlign w:val="superscript"/>
        </w:rPr>
        <w:t>th</w:t>
      </w:r>
      <w:r w:rsidR="009A4858">
        <w:rPr>
          <w:sz w:val="20"/>
          <w:szCs w:val="20"/>
        </w:rPr>
        <w:t>, August</w:t>
      </w:r>
      <w:r>
        <w:rPr>
          <w:sz w:val="20"/>
          <w:szCs w:val="20"/>
        </w:rPr>
        <w:t xml:space="preserve"> 2018.</w:t>
      </w:r>
      <w:bookmarkEnd w:id="11"/>
    </w:p>
    <w:p w14:paraId="2589549D" w14:textId="5B47B327" w:rsidR="009A4858" w:rsidRPr="009A4858" w:rsidRDefault="009A4858"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521533395"/>
      <w:r>
        <w:rPr>
          <w:sz w:val="20"/>
          <w:szCs w:val="20"/>
        </w:rPr>
        <w:t>R1-1808613, “On UL signals and channels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2"/>
    </w:p>
    <w:sectPr w:rsidR="009A4858" w:rsidRPr="009A485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079AE" w14:textId="77777777" w:rsidR="009624FC" w:rsidRDefault="009624FC">
      <w:r>
        <w:separator/>
      </w:r>
    </w:p>
  </w:endnote>
  <w:endnote w:type="continuationSeparator" w:id="0">
    <w:p w14:paraId="3606EADE" w14:textId="77777777" w:rsidR="009624FC" w:rsidRDefault="009624FC">
      <w:r>
        <w:continuationSeparator/>
      </w:r>
    </w:p>
  </w:endnote>
  <w:endnote w:type="continuationNotice" w:id="1">
    <w:p w14:paraId="6E2E1C78" w14:textId="77777777" w:rsidR="009624FC" w:rsidRDefault="00962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8778D" w14:textId="77777777" w:rsidR="009624FC" w:rsidRDefault="009624FC">
      <w:r>
        <w:separator/>
      </w:r>
    </w:p>
  </w:footnote>
  <w:footnote w:type="continuationSeparator" w:id="0">
    <w:p w14:paraId="2C68D253" w14:textId="77777777" w:rsidR="009624FC" w:rsidRDefault="009624FC">
      <w:r>
        <w:continuationSeparator/>
      </w:r>
    </w:p>
  </w:footnote>
  <w:footnote w:type="continuationNotice" w:id="1">
    <w:p w14:paraId="233BECB3" w14:textId="77777777" w:rsidR="009624FC" w:rsidRDefault="009624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2"/>
  </w:num>
  <w:num w:numId="6">
    <w:abstractNumId w:val="20"/>
  </w:num>
  <w:num w:numId="7">
    <w:abstractNumId w:val="26"/>
  </w:num>
  <w:num w:numId="8">
    <w:abstractNumId w:val="13"/>
  </w:num>
  <w:num w:numId="9">
    <w:abstractNumId w:val="23"/>
  </w:num>
  <w:num w:numId="10">
    <w:abstractNumId w:val="15"/>
  </w:num>
  <w:num w:numId="11">
    <w:abstractNumId w:val="14"/>
  </w:num>
  <w:num w:numId="12">
    <w:abstractNumId w:val="27"/>
  </w:num>
  <w:num w:numId="13">
    <w:abstractNumId w:val="8"/>
  </w:num>
  <w:num w:numId="14">
    <w:abstractNumId w:val="1"/>
  </w:num>
  <w:num w:numId="15">
    <w:abstractNumId w:val="5"/>
  </w:num>
  <w:num w:numId="16">
    <w:abstractNumId w:val="30"/>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1"/>
  </w:num>
  <w:num w:numId="23">
    <w:abstractNumId w:val="28"/>
  </w:num>
  <w:num w:numId="24">
    <w:abstractNumId w:val="6"/>
  </w:num>
  <w:num w:numId="25">
    <w:abstractNumId w:val="16"/>
  </w:num>
  <w:num w:numId="26">
    <w:abstractNumId w:val="25"/>
  </w:num>
  <w:num w:numId="27">
    <w:abstractNumId w:val="2"/>
  </w:num>
  <w:num w:numId="28">
    <w:abstractNumId w:val="10"/>
  </w:num>
  <w:num w:numId="29">
    <w:abstractNumId w:val="9"/>
  </w:num>
  <w:num w:numId="30">
    <w:abstractNumId w:val="24"/>
  </w:num>
  <w:num w:numId="31">
    <w:abstractNumId w:val="7"/>
  </w:num>
  <w:num w:numId="32">
    <w:abstractNumId w:val="29"/>
  </w:num>
  <w:num w:numId="33">
    <w:abstractNumId w:val="11"/>
  </w:num>
  <w:num w:numId="3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5A8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6C9"/>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4393"/>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27CD"/>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07F0F"/>
    <w:rsid w:val="00110596"/>
    <w:rsid w:val="00110C67"/>
    <w:rsid w:val="0011121F"/>
    <w:rsid w:val="00112985"/>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2DBF"/>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3046"/>
    <w:rsid w:val="001643A8"/>
    <w:rsid w:val="00164617"/>
    <w:rsid w:val="00164D7A"/>
    <w:rsid w:val="00164EB3"/>
    <w:rsid w:val="00165362"/>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3C4D"/>
    <w:rsid w:val="001744BB"/>
    <w:rsid w:val="001744DF"/>
    <w:rsid w:val="0017453A"/>
    <w:rsid w:val="001745E4"/>
    <w:rsid w:val="00174BAC"/>
    <w:rsid w:val="00174E65"/>
    <w:rsid w:val="00175358"/>
    <w:rsid w:val="001754DB"/>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3CF"/>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41B0"/>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4DA"/>
    <w:rsid w:val="002C1AAA"/>
    <w:rsid w:val="002C2B77"/>
    <w:rsid w:val="002C3947"/>
    <w:rsid w:val="002C3A69"/>
    <w:rsid w:val="002C3C7A"/>
    <w:rsid w:val="002C3D9E"/>
    <w:rsid w:val="002C41E6"/>
    <w:rsid w:val="002C476C"/>
    <w:rsid w:val="002C50A5"/>
    <w:rsid w:val="002C59CB"/>
    <w:rsid w:val="002C7BD9"/>
    <w:rsid w:val="002C7FD6"/>
    <w:rsid w:val="002D0050"/>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674"/>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21F"/>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39D5"/>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2B7"/>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653"/>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82D"/>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3D"/>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055"/>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1B85"/>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5F5"/>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6A8"/>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825"/>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771"/>
    <w:rsid w:val="00704EDB"/>
    <w:rsid w:val="0070537F"/>
    <w:rsid w:val="007057B5"/>
    <w:rsid w:val="00706101"/>
    <w:rsid w:val="0070640D"/>
    <w:rsid w:val="0070658A"/>
    <w:rsid w:val="00706E18"/>
    <w:rsid w:val="00707072"/>
    <w:rsid w:val="00707319"/>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23D"/>
    <w:rsid w:val="00721593"/>
    <w:rsid w:val="007217B4"/>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5F0"/>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895"/>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62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69E"/>
    <w:rsid w:val="007F49C8"/>
    <w:rsid w:val="007F4A77"/>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1CF"/>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9A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4FC"/>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858"/>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9D4"/>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9CC"/>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3D7F"/>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6F9E"/>
    <w:rsid w:val="00AE743A"/>
    <w:rsid w:val="00AF08CA"/>
    <w:rsid w:val="00AF1C5D"/>
    <w:rsid w:val="00AF25D5"/>
    <w:rsid w:val="00AF2DE7"/>
    <w:rsid w:val="00AF32DD"/>
    <w:rsid w:val="00AF345A"/>
    <w:rsid w:val="00AF3629"/>
    <w:rsid w:val="00AF3AF2"/>
    <w:rsid w:val="00AF3D10"/>
    <w:rsid w:val="00AF3F4F"/>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4C8"/>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047F"/>
    <w:rsid w:val="00BD1169"/>
    <w:rsid w:val="00BD1823"/>
    <w:rsid w:val="00BD18B8"/>
    <w:rsid w:val="00BD1AA5"/>
    <w:rsid w:val="00BD1E19"/>
    <w:rsid w:val="00BD27AF"/>
    <w:rsid w:val="00BD2E09"/>
    <w:rsid w:val="00BD48AC"/>
    <w:rsid w:val="00BD4997"/>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7FE"/>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5F74"/>
    <w:rsid w:val="00C660F9"/>
    <w:rsid w:val="00C662E2"/>
    <w:rsid w:val="00C67803"/>
    <w:rsid w:val="00C7057C"/>
    <w:rsid w:val="00C70697"/>
    <w:rsid w:val="00C722B1"/>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40F"/>
    <w:rsid w:val="00D27F67"/>
    <w:rsid w:val="00D3005B"/>
    <w:rsid w:val="00D3014D"/>
    <w:rsid w:val="00D309CC"/>
    <w:rsid w:val="00D31995"/>
    <w:rsid w:val="00D31B35"/>
    <w:rsid w:val="00D32518"/>
    <w:rsid w:val="00D346B3"/>
    <w:rsid w:val="00D34C1E"/>
    <w:rsid w:val="00D34C5A"/>
    <w:rsid w:val="00D351A4"/>
    <w:rsid w:val="00D35B4D"/>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25CD"/>
    <w:rsid w:val="00D73192"/>
    <w:rsid w:val="00D73427"/>
    <w:rsid w:val="00D73A16"/>
    <w:rsid w:val="00D74277"/>
    <w:rsid w:val="00D74AEC"/>
    <w:rsid w:val="00D74F31"/>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B6F"/>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5FB"/>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837"/>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261"/>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3F21"/>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50AD"/>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45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C7E4E"/>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A4858"/>
    <w:pPr>
      <w:widowControl w:val="0"/>
      <w:numPr>
        <w:numId w:val="33"/>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A4858"/>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2970208">
      <w:bodyDiv w:val="1"/>
      <w:marLeft w:val="0"/>
      <w:marRight w:val="0"/>
      <w:marTop w:val="0"/>
      <w:marBottom w:val="0"/>
      <w:divBdr>
        <w:top w:val="none" w:sz="0" w:space="0" w:color="auto"/>
        <w:left w:val="none" w:sz="0" w:space="0" w:color="auto"/>
        <w:bottom w:val="none" w:sz="0" w:space="0" w:color="auto"/>
        <w:right w:val="none" w:sz="0" w:space="0" w:color="auto"/>
      </w:divBdr>
      <w:divsChild>
        <w:div w:id="498808514">
          <w:marLeft w:val="0"/>
          <w:marRight w:val="0"/>
          <w:marTop w:val="0"/>
          <w:marBottom w:val="0"/>
          <w:divBdr>
            <w:top w:val="none" w:sz="0" w:space="0" w:color="auto"/>
            <w:left w:val="none" w:sz="0" w:space="0" w:color="auto"/>
            <w:bottom w:val="none" w:sz="0" w:space="0" w:color="auto"/>
            <w:right w:val="none" w:sz="0" w:space="0" w:color="auto"/>
          </w:divBdr>
          <w:divsChild>
            <w:div w:id="1871526148">
              <w:marLeft w:val="0"/>
              <w:marRight w:val="0"/>
              <w:marTop w:val="0"/>
              <w:marBottom w:val="0"/>
              <w:divBdr>
                <w:top w:val="none" w:sz="0" w:space="0" w:color="auto"/>
                <w:left w:val="none" w:sz="0" w:space="0" w:color="auto"/>
                <w:bottom w:val="none" w:sz="0" w:space="0" w:color="auto"/>
                <w:right w:val="none" w:sz="0" w:space="0" w:color="auto"/>
              </w:divBdr>
              <w:divsChild>
                <w:div w:id="1753309657">
                  <w:marLeft w:val="0"/>
                  <w:marRight w:val="0"/>
                  <w:marTop w:val="0"/>
                  <w:marBottom w:val="0"/>
                  <w:divBdr>
                    <w:top w:val="none" w:sz="0" w:space="0" w:color="auto"/>
                    <w:left w:val="none" w:sz="0" w:space="0" w:color="auto"/>
                    <w:bottom w:val="none" w:sz="0" w:space="0" w:color="auto"/>
                    <w:right w:val="none" w:sz="0" w:space="0" w:color="auto"/>
                  </w:divBdr>
                </w:div>
              </w:divsChild>
            </w:div>
            <w:div w:id="1711150356">
              <w:marLeft w:val="0"/>
              <w:marRight w:val="0"/>
              <w:marTop w:val="0"/>
              <w:marBottom w:val="0"/>
              <w:divBdr>
                <w:top w:val="none" w:sz="0" w:space="0" w:color="auto"/>
                <w:left w:val="none" w:sz="0" w:space="0" w:color="auto"/>
                <w:bottom w:val="none" w:sz="0" w:space="0" w:color="auto"/>
                <w:right w:val="none" w:sz="0" w:space="0" w:color="auto"/>
              </w:divBdr>
              <w:divsChild>
                <w:div w:id="1900817985">
                  <w:marLeft w:val="0"/>
                  <w:marRight w:val="0"/>
                  <w:marTop w:val="0"/>
                  <w:marBottom w:val="0"/>
                  <w:divBdr>
                    <w:top w:val="none" w:sz="0" w:space="0" w:color="auto"/>
                    <w:left w:val="none" w:sz="0" w:space="0" w:color="auto"/>
                    <w:bottom w:val="none" w:sz="0" w:space="0" w:color="auto"/>
                    <w:right w:val="none" w:sz="0" w:space="0" w:color="auto"/>
                  </w:divBdr>
                </w:div>
                <w:div w:id="3720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3552-A1E2-624A-848E-D73BA816F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1265</TotalTime>
  <Pages>5</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351</cp:revision>
  <cp:lastPrinted>2008-01-31T16:09:00Z</cp:lastPrinted>
  <dcterms:created xsi:type="dcterms:W3CDTF">2017-09-28T15:58:00Z</dcterms:created>
  <dcterms:modified xsi:type="dcterms:W3CDTF">2018-08-11T00:05:00Z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